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DB" w:rsidRDefault="00961EDB" w:rsidP="000B141C">
      <w:pPr>
        <w:pStyle w:val="Default"/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61EDB" w:rsidRDefault="00961EDB" w:rsidP="000B141C">
      <w:pPr>
        <w:pStyle w:val="Default"/>
        <w:ind w:left="5812"/>
        <w:jc w:val="center"/>
        <w:rPr>
          <w:sz w:val="28"/>
          <w:szCs w:val="28"/>
        </w:rPr>
      </w:pPr>
    </w:p>
    <w:p w:rsidR="00961EDB" w:rsidRPr="00016686" w:rsidRDefault="00961EDB" w:rsidP="00CE491C">
      <w:pPr>
        <w:pStyle w:val="Default"/>
        <w:spacing w:line="360" w:lineRule="auto"/>
        <w:ind w:left="5812"/>
        <w:jc w:val="center"/>
        <w:rPr>
          <w:sz w:val="28"/>
          <w:szCs w:val="28"/>
        </w:rPr>
      </w:pPr>
      <w:r w:rsidRPr="00016686">
        <w:rPr>
          <w:sz w:val="28"/>
          <w:szCs w:val="28"/>
        </w:rPr>
        <w:t>УТВЕРЖДЕНА</w:t>
      </w:r>
    </w:p>
    <w:p w:rsidR="00961EDB" w:rsidRPr="00016686" w:rsidRDefault="00961EDB" w:rsidP="00CE491C">
      <w:pPr>
        <w:pStyle w:val="Default"/>
        <w:spacing w:line="360" w:lineRule="auto"/>
        <w:ind w:left="5812"/>
        <w:jc w:val="center"/>
        <w:rPr>
          <w:sz w:val="28"/>
          <w:szCs w:val="28"/>
        </w:rPr>
      </w:pPr>
      <w:r w:rsidRPr="00016686">
        <w:rPr>
          <w:sz w:val="28"/>
          <w:szCs w:val="28"/>
        </w:rPr>
        <w:t>приказом Росстата</w:t>
      </w:r>
    </w:p>
    <w:p w:rsidR="00961EDB" w:rsidRPr="00016686" w:rsidRDefault="00961EDB" w:rsidP="00CE491C">
      <w:pPr>
        <w:pStyle w:val="Footer"/>
        <w:tabs>
          <w:tab w:val="clear" w:pos="4677"/>
          <w:tab w:val="clear" w:pos="9355"/>
        </w:tabs>
        <w:spacing w:line="360" w:lineRule="auto"/>
        <w:ind w:left="5812"/>
        <w:jc w:val="center"/>
        <w:rPr>
          <w:rStyle w:val="PageNumber"/>
          <w:b/>
          <w:bCs/>
          <w:sz w:val="20"/>
          <w:szCs w:val="20"/>
        </w:rPr>
      </w:pPr>
      <w:r w:rsidRPr="00016686">
        <w:t xml:space="preserve">от </w:t>
      </w:r>
      <w:r>
        <w:t xml:space="preserve">29.12.2018 </w:t>
      </w:r>
      <w:r w:rsidRPr="00016686">
        <w:rPr>
          <w:rStyle w:val="PageNumber"/>
          <w:sz w:val="24"/>
          <w:szCs w:val="24"/>
        </w:rPr>
        <w:t xml:space="preserve"> №</w:t>
      </w:r>
      <w:r>
        <w:rPr>
          <w:rStyle w:val="PageNumber"/>
          <w:sz w:val="24"/>
          <w:szCs w:val="24"/>
        </w:rPr>
        <w:t>793</w:t>
      </w:r>
      <w:bookmarkStart w:id="0" w:name="_GoBack"/>
      <w:bookmarkEnd w:id="0"/>
    </w:p>
    <w:p w:rsidR="00961EDB" w:rsidRDefault="00961EDB" w:rsidP="000B141C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EDB" w:rsidRPr="00016686" w:rsidRDefault="00961EDB" w:rsidP="000B141C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86">
        <w:rPr>
          <w:rFonts w:ascii="Times New Roman" w:hAnsi="Times New Roman" w:cs="Times New Roman"/>
          <w:b/>
          <w:bCs/>
          <w:sz w:val="28"/>
          <w:szCs w:val="28"/>
        </w:rPr>
        <w:t>М Е Т О Д И К А</w:t>
      </w:r>
    </w:p>
    <w:p w:rsidR="00961EDB" w:rsidRPr="00016686" w:rsidRDefault="00961EDB" w:rsidP="00020C2E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86">
        <w:rPr>
          <w:rFonts w:ascii="Times New Roman" w:hAnsi="Times New Roman" w:cs="Times New Roman"/>
          <w:b/>
          <w:bCs/>
          <w:sz w:val="28"/>
          <w:szCs w:val="28"/>
        </w:rPr>
        <w:t>расчета показателя «Доля малого и среднего предпринимательства в валовом внутреннем продукте Российской Федерации»</w:t>
      </w:r>
    </w:p>
    <w:p w:rsidR="00961EDB" w:rsidRPr="00016686" w:rsidRDefault="00961EDB" w:rsidP="005E78BD">
      <w:pPr>
        <w:pStyle w:val="ListParagraph"/>
        <w:numPr>
          <w:ilvl w:val="0"/>
          <w:numId w:val="5"/>
        </w:num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61EDB" w:rsidRPr="00016686" w:rsidRDefault="00961EDB" w:rsidP="00FC615B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Настоящая методика подготовлена в целях получения оценки вклада деятельности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166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686">
        <w:rPr>
          <w:rFonts w:ascii="Times New Roman" w:hAnsi="Times New Roman" w:cs="Times New Roman"/>
          <w:sz w:val="28"/>
          <w:szCs w:val="28"/>
        </w:rPr>
        <w:t>формирование валового внутреннего продукта.</w:t>
      </w:r>
    </w:p>
    <w:p w:rsidR="00961EDB" w:rsidRDefault="00961EDB" w:rsidP="00BE6B48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Показатель «Доля малого и среднего предпринимательства в валовом внутреннем продукте Российской Федерации» исчисляется на годовой основе на федеральном уровне в целом по экономике страны.</w:t>
      </w:r>
    </w:p>
    <w:p w:rsidR="00961EDB" w:rsidRPr="00CB7FAD" w:rsidRDefault="00961EDB" w:rsidP="00CB7FA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</w:t>
      </w:r>
      <w:r w:rsidRPr="00AC0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 2007 г.  № 209-ФЗ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623BA9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A19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далее – Закон № 209-ФЗ) Росстат проводит федеральные статистические наблюдения за деятельностью хозяйствующих субъектов с использованием сведений из единого реестра субъектов малого и среднего предпринимательства, который имеет большое значение для определения совокупностей объектов наблюдения в зависимости от их категорий.</w:t>
      </w:r>
    </w:p>
    <w:p w:rsidR="00961EDB" w:rsidRPr="00016686" w:rsidRDefault="00961EDB" w:rsidP="005E78BD">
      <w:pPr>
        <w:pStyle w:val="ListParagraph"/>
        <w:numPr>
          <w:ilvl w:val="0"/>
          <w:numId w:val="5"/>
        </w:num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Основные понятия и определения.</w:t>
      </w:r>
    </w:p>
    <w:p w:rsidR="00961EDB" w:rsidRPr="00CE491C" w:rsidRDefault="00961EDB" w:rsidP="00BE6B48">
      <w:pPr>
        <w:pStyle w:val="Style2"/>
        <w:widowControl/>
        <w:spacing w:line="300" w:lineRule="auto"/>
        <w:ind w:firstLine="709"/>
        <w:rPr>
          <w:rStyle w:val="FontStyle18"/>
          <w:sz w:val="28"/>
          <w:szCs w:val="28"/>
        </w:rPr>
      </w:pPr>
      <w:r w:rsidRPr="00CE491C">
        <w:rPr>
          <w:rStyle w:val="FontStyle19"/>
          <w:i w:val="0"/>
          <w:iCs w:val="0"/>
          <w:sz w:val="28"/>
          <w:szCs w:val="28"/>
        </w:rPr>
        <w:t>Валовой внутренний продукт (</w:t>
      </w:r>
      <w:r w:rsidRPr="00CB7FAD">
        <w:rPr>
          <w:sz w:val="28"/>
          <w:szCs w:val="28"/>
          <w:lang w:eastAsia="en-US"/>
        </w:rPr>
        <w:t xml:space="preserve">далее </w:t>
      </w:r>
      <w:r>
        <w:rPr>
          <w:sz w:val="28"/>
          <w:szCs w:val="28"/>
        </w:rPr>
        <w:t>–</w:t>
      </w:r>
      <w:r>
        <w:rPr>
          <w:rStyle w:val="FontStyle19"/>
          <w:i w:val="0"/>
          <w:iCs w:val="0"/>
          <w:sz w:val="28"/>
          <w:szCs w:val="28"/>
        </w:rPr>
        <w:t xml:space="preserve"> </w:t>
      </w:r>
      <w:r w:rsidRPr="00CE491C">
        <w:rPr>
          <w:rStyle w:val="FontStyle19"/>
          <w:i w:val="0"/>
          <w:iCs w:val="0"/>
          <w:sz w:val="28"/>
          <w:szCs w:val="28"/>
        </w:rPr>
        <w:t xml:space="preserve">ВВП) </w:t>
      </w:r>
      <w:r w:rsidRPr="00CE491C">
        <w:rPr>
          <w:rStyle w:val="FontStyle18"/>
          <w:sz w:val="28"/>
          <w:szCs w:val="28"/>
        </w:rPr>
        <w:t>представляет собой конечный результат производственной деятельности экономических</w:t>
      </w:r>
      <w:r w:rsidRPr="003668BE">
        <w:rPr>
          <w:rStyle w:val="FontStyle18"/>
          <w:sz w:val="28"/>
          <w:szCs w:val="28"/>
        </w:rPr>
        <w:t xml:space="preserve">               </w:t>
      </w:r>
      <w:r w:rsidRPr="00CE491C">
        <w:rPr>
          <w:rStyle w:val="FontStyle18"/>
          <w:sz w:val="28"/>
          <w:szCs w:val="28"/>
        </w:rPr>
        <w:t xml:space="preserve"> единиц-резидентов, который измеряется стоимостью товаров и услуг, произведенных этими единицами для конечного использования.</w:t>
      </w:r>
    </w:p>
    <w:p w:rsidR="00961EDB" w:rsidRPr="00CE491C" w:rsidRDefault="00961EDB" w:rsidP="00BE6B48">
      <w:pPr>
        <w:pStyle w:val="Style2"/>
        <w:widowControl/>
        <w:spacing w:line="300" w:lineRule="auto"/>
        <w:ind w:firstLine="709"/>
        <w:rPr>
          <w:rStyle w:val="FontStyle18"/>
          <w:b/>
          <w:bCs/>
          <w:sz w:val="28"/>
          <w:szCs w:val="28"/>
        </w:rPr>
      </w:pPr>
      <w:r w:rsidRPr="00CE491C">
        <w:rPr>
          <w:rStyle w:val="FontStyle18"/>
          <w:sz w:val="28"/>
          <w:szCs w:val="28"/>
        </w:rPr>
        <w:t>ВВП, рассчитанный производственным методом, представляет собой сумму валовых добавленных стоимостей всех отраслей в основных ценах плюс чистые налоги на продукты (налоги на продукты за вычетом субсидий</w:t>
      </w:r>
      <w:r w:rsidRPr="003668BE">
        <w:rPr>
          <w:rStyle w:val="FontStyle18"/>
          <w:sz w:val="28"/>
          <w:szCs w:val="28"/>
        </w:rPr>
        <w:t xml:space="preserve">                 </w:t>
      </w:r>
      <w:r w:rsidRPr="00CE491C">
        <w:rPr>
          <w:rStyle w:val="FontStyle18"/>
          <w:sz w:val="28"/>
          <w:szCs w:val="28"/>
        </w:rPr>
        <w:t xml:space="preserve"> на продукты).</w:t>
      </w:r>
    </w:p>
    <w:p w:rsidR="00961EDB" w:rsidRPr="00CE491C" w:rsidRDefault="00961EDB" w:rsidP="00BE6B48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Валовая добавленная стоимость</w:t>
      </w:r>
      <w:r>
        <w:rPr>
          <w:rFonts w:ascii="Times New Roman" w:hAnsi="Times New Roman" w:cs="Times New Roman"/>
          <w:sz w:val="28"/>
          <w:szCs w:val="28"/>
        </w:rPr>
        <w:t xml:space="preserve"> (далее – ВДС)</w:t>
      </w:r>
      <w:r w:rsidRPr="00CE491C">
        <w:rPr>
          <w:rFonts w:ascii="Times New Roman" w:hAnsi="Times New Roman" w:cs="Times New Roman"/>
          <w:sz w:val="28"/>
          <w:szCs w:val="28"/>
        </w:rPr>
        <w:t xml:space="preserve"> в основных ценах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91C">
        <w:rPr>
          <w:rFonts w:ascii="Times New Roman" w:hAnsi="Times New Roman" w:cs="Times New Roman"/>
          <w:sz w:val="28"/>
          <w:szCs w:val="28"/>
        </w:rPr>
        <w:t>исчисляется на уровне отраслей как разность между выпуском товаров и услуг и промежуточным потреблением.</w:t>
      </w:r>
    </w:p>
    <w:p w:rsidR="00961EDB" w:rsidRPr="00CE491C" w:rsidRDefault="00961EDB" w:rsidP="00BE6B48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Выпуск товаров и услуг представляет собой суммарную стоимость товаров и услуг, являющихся результатом производственной деятельности единиц-резидентов национальной экономики в отчетном периоде.</w:t>
      </w:r>
    </w:p>
    <w:p w:rsidR="00961EDB" w:rsidRDefault="00961EDB" w:rsidP="00BE6B48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Промежуточное потребление представляет собой стоимость товаров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E491C">
        <w:rPr>
          <w:rFonts w:ascii="Times New Roman" w:hAnsi="Times New Roman" w:cs="Times New Roman"/>
          <w:sz w:val="28"/>
          <w:szCs w:val="28"/>
        </w:rPr>
        <w:t>и услуг, которые трансформируются или полностью потребляются в процессе производства.</w:t>
      </w:r>
    </w:p>
    <w:p w:rsidR="00961EDB" w:rsidRPr="00016686" w:rsidRDefault="00961EDB" w:rsidP="005E78BD">
      <w:pPr>
        <w:pStyle w:val="ListParagraph"/>
        <w:numPr>
          <w:ilvl w:val="0"/>
          <w:numId w:val="5"/>
        </w:num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Методика расчета показателей</w:t>
      </w:r>
    </w:p>
    <w:p w:rsidR="00961EDB" w:rsidRPr="00016686" w:rsidRDefault="00961EDB" w:rsidP="00020C2E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686">
        <w:rPr>
          <w:rFonts w:ascii="Times New Roman" w:hAnsi="Times New Roman" w:cs="Times New Roman"/>
          <w:sz w:val="28"/>
          <w:szCs w:val="28"/>
          <w:lang w:eastAsia="ru-RU"/>
        </w:rPr>
        <w:t>3.1 Расчет показателя «Доля малого и среднего предпринимательства</w:t>
      </w:r>
      <w:r w:rsidRPr="003668B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 в валовом внутреннем продукте Российской Федерации» производится </w:t>
      </w:r>
      <w:r w:rsidRPr="003668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>на основе формулы (1).</w:t>
      </w:r>
    </w:p>
    <w:tbl>
      <w:tblPr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1242"/>
        <w:gridCol w:w="6946"/>
        <w:gridCol w:w="1099"/>
      </w:tblGrid>
      <w:tr w:rsidR="00961EDB" w:rsidRPr="00873644">
        <w:tc>
          <w:tcPr>
            <w:tcW w:w="1242" w:type="dxa"/>
          </w:tcPr>
          <w:p w:rsidR="00961EDB" w:rsidRPr="00873644" w:rsidRDefault="00961EDB" w:rsidP="00873644">
            <w:pPr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:rsidR="00961EDB" w:rsidRPr="00873644" w:rsidRDefault="00961EDB" w:rsidP="00873644">
            <w:pPr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73644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pt;height:35.25pt">
                  <v:imagedata r:id="rId7" o:title="" chromakey="white"/>
                </v:shape>
              </w:pict>
            </w:r>
          </w:p>
        </w:tc>
        <w:tc>
          <w:tcPr>
            <w:tcW w:w="1099" w:type="dxa"/>
            <w:vAlign w:val="center"/>
          </w:tcPr>
          <w:p w:rsidR="00961EDB" w:rsidRPr="00873644" w:rsidRDefault="00961EDB" w:rsidP="00873644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7364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(1)</w:t>
            </w:r>
          </w:p>
        </w:tc>
      </w:tr>
    </w:tbl>
    <w:p w:rsidR="00961EDB" w:rsidRPr="00016686" w:rsidRDefault="00961EDB" w:rsidP="00020C2E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16686">
        <w:rPr>
          <w:rFonts w:ascii="Times New Roman" w:hAnsi="Times New Roman" w:cs="Times New Roman"/>
          <w:sz w:val="28"/>
          <w:szCs w:val="28"/>
          <w:lang w:eastAsia="ru-RU"/>
        </w:rPr>
        <w:t>где:</w:t>
      </w:r>
    </w:p>
    <w:p w:rsidR="00961EDB" w:rsidRPr="00016686" w:rsidRDefault="00961EDB" w:rsidP="009145F9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 – доля малого и среднего предпринимательства в валовом внутреннем продукте Российской Федерации, в процентах;</w:t>
      </w:r>
    </w:p>
    <w:p w:rsidR="00961EDB" w:rsidRPr="00016686" w:rsidRDefault="00961EDB" w:rsidP="009145F9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73644">
        <w:pict>
          <v:shape id="_x0000_i1026" type="#_x0000_t75" style="width:26.25pt;height:14.25pt">
            <v:imagedata r:id="rId8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873644">
        <w:pict>
          <v:shape id="_x0000_i1027" type="#_x0000_t75" style="width:26.25pt;height:14.25pt">
            <v:imagedata r:id="rId8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01668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– 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суммарный объем валовой добавленной стоимости </w:t>
      </w:r>
      <w:r w:rsidRPr="00016686">
        <w:rPr>
          <w:rFonts w:ascii="Times New Roman" w:hAnsi="Times New Roman" w:cs="Times New Roman"/>
          <w:sz w:val="28"/>
          <w:szCs w:val="28"/>
        </w:rPr>
        <w:t xml:space="preserve">в текущих основных ценах 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>по всем отраслям национальной экономики, созданной средними предприятиями;</w:t>
      </w:r>
    </w:p>
    <w:p w:rsidR="00961EDB" w:rsidRPr="00016686" w:rsidRDefault="00961EDB" w:rsidP="009145F9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73644">
        <w:pict>
          <v:shape id="_x0000_i1028" type="#_x0000_t75" style="width:29.25pt;height:14.25pt">
            <v:imagedata r:id="rId9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873644">
        <w:pict>
          <v:shape id="_x0000_i1029" type="#_x0000_t75" style="width:29.25pt;height:14.25pt">
            <v:imagedata r:id="rId9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 – суммарный объем валовой добавленной стоимости </w:t>
      </w:r>
      <w:r w:rsidRPr="00016686">
        <w:rPr>
          <w:rFonts w:ascii="Times New Roman" w:hAnsi="Times New Roman" w:cs="Times New Roman"/>
          <w:sz w:val="28"/>
          <w:szCs w:val="28"/>
        </w:rPr>
        <w:t xml:space="preserve">в текущих основных ценах 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>по всем отраслям национальной экономики, созданной малыми и микропредприятиями;</w:t>
      </w:r>
    </w:p>
    <w:p w:rsidR="00961EDB" w:rsidRPr="00016686" w:rsidRDefault="00961EDB" w:rsidP="009145F9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73644">
        <w:pict>
          <v:shape id="_x0000_i1030" type="#_x0000_t75" style="width:24pt;height:14.25pt">
            <v:imagedata r:id="rId10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873644">
        <w:pict>
          <v:shape id="_x0000_i1031" type="#_x0000_t75" style="width:24pt;height:14.25pt">
            <v:imagedata r:id="rId10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 – суммарный объем валовой добавленной стоимости в текущих основных ценах по всем отраслям национальной экономики, созданной индивидуальными предпринимателями (включая крестьянские (фермерские) хозяйства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61EDB" w:rsidRPr="00016686" w:rsidRDefault="00961EDB" w:rsidP="00E75FF9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73644">
        <w:pict>
          <v:shape id="_x0000_i1032" type="#_x0000_t75" style="width:27pt;height:14.25pt">
            <v:imagedata r:id="rId11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873644">
        <w:pict>
          <v:shape id="_x0000_i1033" type="#_x0000_t75" style="width:27pt;height:14.25pt">
            <v:imagedata r:id="rId11" o:title="" chromakey="white"/>
          </v:shape>
        </w:pict>
      </w:r>
      <w:r w:rsidRPr="00873644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016686">
        <w:rPr>
          <w:rFonts w:ascii="Times New Roman" w:hAnsi="Times New Roman" w:cs="Times New Roman"/>
          <w:sz w:val="28"/>
          <w:szCs w:val="28"/>
          <w:lang w:eastAsia="ru-RU"/>
        </w:rPr>
        <w:t xml:space="preserve"> – совокупная валовая добавленная стоимость всех видов экономической деятельности страны в основных текущих ценах.</w:t>
      </w:r>
    </w:p>
    <w:p w:rsidR="00961EDB" w:rsidRPr="00016686" w:rsidRDefault="00961EDB" w:rsidP="005E78BD">
      <w:pPr>
        <w:pStyle w:val="Style2"/>
        <w:widowControl/>
        <w:spacing w:line="300" w:lineRule="auto"/>
        <w:ind w:firstLine="709"/>
        <w:rPr>
          <w:rStyle w:val="FontStyle18"/>
          <w:sz w:val="28"/>
          <w:szCs w:val="28"/>
        </w:rPr>
      </w:pPr>
      <w:r w:rsidRPr="00016686">
        <w:rPr>
          <w:rStyle w:val="FontStyle18"/>
          <w:sz w:val="28"/>
          <w:szCs w:val="28"/>
        </w:rPr>
        <w:t>Использование показателя суммарного объема валовой добавленной стоимости в текущих основных ценах, созданной всеми отраслями национальной экономики, в качестве меры ВВП необходимо для обеспечения единства цен числителя и знаменателя.</w:t>
      </w:r>
    </w:p>
    <w:p w:rsidR="00961EDB" w:rsidRPr="00016686" w:rsidRDefault="00961EDB" w:rsidP="004C00D7">
      <w:pPr>
        <w:pStyle w:val="ListParagraph"/>
        <w:numPr>
          <w:ilvl w:val="0"/>
          <w:numId w:val="5"/>
        </w:num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Основные этапы расчета валовой добавленной стоимости по субъектам малого и среднего предпринимательства</w:t>
      </w:r>
    </w:p>
    <w:p w:rsidR="00961EDB" w:rsidRPr="00016686" w:rsidRDefault="00961EDB" w:rsidP="0003591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Для расчета суммарного объема </w:t>
      </w:r>
      <w:r>
        <w:rPr>
          <w:rFonts w:ascii="Times New Roman" w:hAnsi="Times New Roman" w:cs="Times New Roman"/>
          <w:sz w:val="28"/>
          <w:szCs w:val="28"/>
        </w:rPr>
        <w:t>ВДС</w:t>
      </w:r>
      <w:r w:rsidRPr="00016686">
        <w:rPr>
          <w:rFonts w:ascii="Times New Roman" w:hAnsi="Times New Roman" w:cs="Times New Roman"/>
          <w:sz w:val="28"/>
          <w:szCs w:val="28"/>
        </w:rPr>
        <w:t xml:space="preserve"> по субъектам малого и среднего предпринимательства (средним предприятиям, малым и микропредприятиям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индивидуальным предпринимателям) последовательно для каждой категории субъектов определяются следующие показатели:</w:t>
      </w:r>
    </w:p>
    <w:p w:rsidR="00961EDB" w:rsidRPr="00F02F92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>выпуск товаров и услуг;</w:t>
      </w:r>
    </w:p>
    <w:p w:rsidR="00961EDB" w:rsidRPr="00F02F92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>промежуточное потребление.</w:t>
      </w:r>
    </w:p>
    <w:p w:rsidR="00961EDB" w:rsidRPr="00016686" w:rsidRDefault="00961EDB" w:rsidP="0003591F">
      <w:pPr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color w:val="000000"/>
          <w:sz w:val="28"/>
          <w:szCs w:val="28"/>
        </w:rPr>
        <w:t>4.1 Расчет показателей: выпуск товаров и услуг, промежуточное потребление и валовая добавленная стоимость по средним предприятиям.</w:t>
      </w:r>
    </w:p>
    <w:p w:rsidR="00961EDB" w:rsidRPr="00016686" w:rsidRDefault="00961EDB" w:rsidP="0003591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686">
        <w:rPr>
          <w:rFonts w:ascii="Times New Roman" w:hAnsi="Times New Roman" w:cs="Times New Roman"/>
          <w:color w:val="000000"/>
          <w:sz w:val="28"/>
          <w:szCs w:val="28"/>
        </w:rPr>
        <w:t xml:space="preserve">Основным источником информации для расчета выпуска </w:t>
      </w:r>
      <w:r w:rsidRPr="00FC615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Pr="00016686">
        <w:rPr>
          <w:rFonts w:ascii="Times New Roman" w:hAnsi="Times New Roman" w:cs="Times New Roman"/>
          <w:color w:val="000000"/>
          <w:sz w:val="28"/>
          <w:szCs w:val="28"/>
        </w:rPr>
        <w:t>и промежуточного потребления по средним предприятиям (без банков, страховых и прочих финансово кредитных организаций) является форма федерального статистического наблюдения № 1-предприятие «Основные сведения о деятельности организации»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утвержденная соответствующим приказом Росстата.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686">
        <w:rPr>
          <w:rFonts w:ascii="Times New Roman" w:hAnsi="Times New Roman" w:cs="Times New Roman"/>
          <w:color w:val="000000"/>
          <w:sz w:val="28"/>
          <w:szCs w:val="28"/>
        </w:rPr>
        <w:t>Выпуск товаров и услуг по средним предприятиям равен сумме следующих показателей: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отгружено товаров собственного производства, выполнено работ и услуг собственными силами (без НДС и акцизов и других аналогичных платежей);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продано товаров, приобретенных для перепродажи, за вычетом расходов на приобретение товаров для перепродажи;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произведено промышленной продукции, зачисленной в отчетном периоде в основные средства;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произведено продукции, переданной другим юридическим и физическим лицам на безвозмездной основе;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произведено кормов, удобрений и прочей продукции для использования при осуществлении сельскохозяйственной деятельности собственными силами;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субсидии из бюджета, связанные с текущим производством, на покрытие убытков организации, возникающих при продаже товаров (работ, услуг);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изменение остатков товаров для перепродажи (наличие на конец года минус наличие на начало года);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изменение остатков готовой промышленной продукции собственного производства (наличие на конец года минус наличие на начало года);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изменение незавершенного производства (наличие на конец года минус наличие на начало года); </w:t>
      </w:r>
    </w:p>
    <w:p w:rsidR="00961EDB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проданных объектов недвижимости, приобретенных </w:t>
      </w:r>
      <w:r w:rsidRPr="003668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912A1C">
        <w:rPr>
          <w:rFonts w:ascii="Times New Roman" w:hAnsi="Times New Roman" w:cs="Times New Roman"/>
          <w:color w:val="000000"/>
          <w:sz w:val="28"/>
          <w:szCs w:val="28"/>
        </w:rPr>
        <w:t>для перепродажи за вычетом расходов на приобретение объектов недвижимости, приобретенных  для перепродажи</w:t>
      </w:r>
    </w:p>
    <w:p w:rsidR="00961EDB" w:rsidRPr="00912A1C" w:rsidRDefault="00961EDB" w:rsidP="00912A1C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A1C">
        <w:rPr>
          <w:rFonts w:ascii="Times New Roman" w:hAnsi="Times New Roman" w:cs="Times New Roman"/>
          <w:color w:val="000000"/>
          <w:sz w:val="28"/>
          <w:szCs w:val="28"/>
        </w:rPr>
        <w:t>продано сырья, материалов, комплектующих изделий, топлива, приобретенных ранее для производства продукции, но проданных на сторону без переработки, за вычетом их покупной стоимости.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Промежуточное потребление по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средним предприятиям равно сумме следующих показателей: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расходы на приобретение сырья, материалов, покупных полуфабрикатов и комплектующих изделий для производства и продажи продукции (товаров, работ, услуг) за минусом изменения остатков на складе;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 xml:space="preserve">расходы на приобретение топлива за минусом изменения остатков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12A1C">
        <w:rPr>
          <w:rFonts w:ascii="Times New Roman" w:hAnsi="Times New Roman" w:cs="Times New Roman"/>
          <w:sz w:val="28"/>
          <w:szCs w:val="28"/>
        </w:rPr>
        <w:t>на складе;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расходы на энергию;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расходы на воду;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арендная плата за вычетом арендной платы по договору финансовой аренды, арендной платы за земельные участки и арендной платы за другие обособленные природные объекты;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представительские расходы;</w:t>
      </w:r>
    </w:p>
    <w:p w:rsidR="00961EDB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расходы по оплате работ и услуг сторонних организаций;</w:t>
      </w:r>
    </w:p>
    <w:p w:rsidR="00961EDB" w:rsidRPr="00912A1C" w:rsidRDefault="00961EDB" w:rsidP="00912A1C">
      <w:pPr>
        <w:pStyle w:val="ListParagraph"/>
        <w:spacing w:after="0" w:line="30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другие расходы (с поправочным коэффициентом, определенным экспертным путем).</w:t>
      </w:r>
    </w:p>
    <w:p w:rsidR="00961EDB" w:rsidRDefault="00961EDB" w:rsidP="00912A1C">
      <w:pPr>
        <w:spacing w:after="0" w:line="30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минус:</w:t>
      </w:r>
    </w:p>
    <w:p w:rsidR="00961EDB" w:rsidRDefault="00961EDB" w:rsidP="00912A1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 xml:space="preserve">стоимость сырья, материалов, топлива, покупных полуфабрикатов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12A1C">
        <w:rPr>
          <w:rFonts w:ascii="Times New Roman" w:hAnsi="Times New Roman" w:cs="Times New Roman"/>
          <w:sz w:val="28"/>
          <w:szCs w:val="28"/>
        </w:rPr>
        <w:t>и комплектующих изделий для производства и продажи продукции (товаров, работ, услуг), переданных безвозмездно и/или в счет вклада в устав</w:t>
      </w:r>
      <w:r>
        <w:rPr>
          <w:rFonts w:ascii="Times New Roman" w:hAnsi="Times New Roman" w:cs="Times New Roman"/>
          <w:sz w:val="28"/>
          <w:szCs w:val="28"/>
        </w:rPr>
        <w:t>ный капитал другим организациям</w:t>
      </w:r>
      <w:r w:rsidRPr="00912A1C">
        <w:rPr>
          <w:rFonts w:ascii="Times New Roman" w:hAnsi="Times New Roman" w:cs="Times New Roman"/>
          <w:sz w:val="28"/>
          <w:szCs w:val="28"/>
        </w:rPr>
        <w:t>;</w:t>
      </w:r>
    </w:p>
    <w:p w:rsidR="00961EDB" w:rsidRPr="00912A1C" w:rsidRDefault="00961EDB" w:rsidP="00912A1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 xml:space="preserve">покупная стоимость сырья, материалов, топлива, комплектующих изделий, приобретенных для производства продукции, но проданных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12A1C">
        <w:rPr>
          <w:rFonts w:ascii="Times New Roman" w:hAnsi="Times New Roman" w:cs="Times New Roman"/>
          <w:sz w:val="28"/>
          <w:szCs w:val="28"/>
        </w:rPr>
        <w:t>на сторону без переработки (обработки).</w:t>
      </w:r>
    </w:p>
    <w:p w:rsidR="00961EDB" w:rsidRPr="00CE491C" w:rsidRDefault="00961EDB" w:rsidP="0051523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Валовая добавленная стоимость в текущих основных ценах, созданная средними предприятиями, равна разнице между выпуском товаров и услуг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E491C">
        <w:rPr>
          <w:rFonts w:ascii="Times New Roman" w:hAnsi="Times New Roman" w:cs="Times New Roman"/>
          <w:sz w:val="28"/>
          <w:szCs w:val="28"/>
        </w:rPr>
        <w:t>и промежуточным потреблением.</w:t>
      </w:r>
    </w:p>
    <w:p w:rsidR="00961EDB" w:rsidRPr="00912A1C" w:rsidRDefault="00961EDB" w:rsidP="00912A1C">
      <w:pPr>
        <w:pStyle w:val="ListParagraph"/>
        <w:numPr>
          <w:ilvl w:val="1"/>
          <w:numId w:val="5"/>
        </w:numPr>
        <w:spacing w:after="0" w:line="30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2A1C">
        <w:rPr>
          <w:rFonts w:ascii="Times New Roman" w:hAnsi="Times New Roman" w:cs="Times New Roman"/>
          <w:i/>
          <w:iCs/>
          <w:sz w:val="28"/>
          <w:szCs w:val="28"/>
        </w:rPr>
        <w:t>Расчет выпуска товаров и услуг по малым и микропредприятиям.</w:t>
      </w:r>
    </w:p>
    <w:p w:rsidR="00961EDB" w:rsidRDefault="00961EDB" w:rsidP="00912A1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Источниками информации для ежегодного расчета выпуска по малым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6686">
        <w:rPr>
          <w:rFonts w:ascii="Times New Roman" w:hAnsi="Times New Roman" w:cs="Times New Roman"/>
          <w:sz w:val="28"/>
          <w:szCs w:val="28"/>
        </w:rPr>
        <w:t>и микропредприятиям являются данные следующих форм федерального статистического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утвержденные соответствующим приказом Росстата</w:t>
      </w:r>
      <w:r w:rsidRPr="00016686">
        <w:rPr>
          <w:rFonts w:ascii="Times New Roman" w:hAnsi="Times New Roman" w:cs="Times New Roman"/>
          <w:sz w:val="28"/>
          <w:szCs w:val="28"/>
        </w:rPr>
        <w:t>:</w:t>
      </w:r>
    </w:p>
    <w:p w:rsidR="00961EDB" w:rsidRDefault="00961EDB" w:rsidP="00912A1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 xml:space="preserve">форма федерального статистического наблюдения № ПМ «Сведения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12A1C">
        <w:rPr>
          <w:rFonts w:ascii="Times New Roman" w:hAnsi="Times New Roman" w:cs="Times New Roman"/>
          <w:sz w:val="28"/>
          <w:szCs w:val="28"/>
        </w:rPr>
        <w:t>об основных показателях деятельности малого предприятия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2A1C">
        <w:rPr>
          <w:rFonts w:ascii="Times New Roman" w:hAnsi="Times New Roman" w:cs="Times New Roman"/>
          <w:sz w:val="28"/>
          <w:szCs w:val="28"/>
        </w:rPr>
        <w:t>;</w:t>
      </w:r>
    </w:p>
    <w:p w:rsidR="00961EDB" w:rsidRPr="00912A1C" w:rsidRDefault="00961EDB" w:rsidP="00912A1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A1C">
        <w:rPr>
          <w:rFonts w:ascii="Times New Roman" w:hAnsi="Times New Roman" w:cs="Times New Roman"/>
          <w:sz w:val="28"/>
          <w:szCs w:val="28"/>
        </w:rPr>
        <w:t>форма федерального статистического наблюдения № МП (микро) «Сведения об основных показателях деятельности микропредприятия».</w:t>
      </w:r>
    </w:p>
    <w:p w:rsidR="00961EDB" w:rsidRPr="00016686" w:rsidRDefault="00961EDB" w:rsidP="009803A7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В качестве дополнительного источника при расчете выпуска товаров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услуг на ежегодной основе также используются данные, полученные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16686">
        <w:rPr>
          <w:rFonts w:ascii="Times New Roman" w:hAnsi="Times New Roman" w:cs="Times New Roman"/>
          <w:sz w:val="28"/>
          <w:szCs w:val="28"/>
        </w:rPr>
        <w:t>на основе «Отчета о финансовых результатах» годовой бухгалтерской отчетности малых предприятий (включая микропредприятия).</w:t>
      </w:r>
    </w:p>
    <w:p w:rsidR="00961EDB" w:rsidRPr="00016686" w:rsidRDefault="00961EDB" w:rsidP="009803A7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5 Закона</w:t>
      </w:r>
      <w:r w:rsidRPr="00016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209-ФЗ </w:t>
      </w:r>
      <w:r w:rsidRPr="00016686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16686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16686">
        <w:rPr>
          <w:rFonts w:ascii="Times New Roman" w:hAnsi="Times New Roman" w:cs="Times New Roman"/>
          <w:sz w:val="28"/>
          <w:szCs w:val="28"/>
        </w:rPr>
        <w:t xml:space="preserve"> государственной статистики проводит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сплошное статистическое наблюдение за деятельностью субъектов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br/>
        <w:t>один раз в 5 лет</w:t>
      </w:r>
      <w:r w:rsidRPr="00016686">
        <w:rPr>
          <w:rFonts w:ascii="Times New Roman" w:hAnsi="Times New Roman" w:cs="Times New Roman"/>
          <w:sz w:val="28"/>
          <w:szCs w:val="28"/>
        </w:rPr>
        <w:t>.</w:t>
      </w:r>
    </w:p>
    <w:p w:rsidR="00961EDB" w:rsidRPr="00016686" w:rsidRDefault="00961EDB" w:rsidP="009803A7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Результаты сплошного статистического наблюдения используются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для расчета выпуска товаров и услуг и промежуточного потребления по малым, микропредприятиям и индивидуальным предпринимателям за год проведения переписи.</w:t>
      </w:r>
    </w:p>
    <w:p w:rsidR="00961EDB" w:rsidRDefault="00961EDB" w:rsidP="00260FB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межпереписной период используется официальная статистическая информация, сформированная на основе</w:t>
      </w:r>
      <w:r w:rsidRPr="00016686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 ПМ и № МП (микро)</w:t>
      </w:r>
      <w:r>
        <w:rPr>
          <w:rFonts w:ascii="Times New Roman" w:hAnsi="Times New Roman" w:cs="Times New Roman"/>
          <w:sz w:val="28"/>
          <w:szCs w:val="28"/>
        </w:rPr>
        <w:t xml:space="preserve">, где выпуск товаров и услуг </w:t>
      </w:r>
      <w:r w:rsidRPr="00016686">
        <w:rPr>
          <w:rFonts w:ascii="Times New Roman" w:hAnsi="Times New Roman" w:cs="Times New Roman"/>
          <w:sz w:val="28"/>
          <w:szCs w:val="28"/>
        </w:rPr>
        <w:t xml:space="preserve">принимается равным объему отгруженных товаров собственного производства, выполненных работ и услуг собственными силами (без НДС, акцизов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16686">
        <w:rPr>
          <w:rFonts w:ascii="Times New Roman" w:hAnsi="Times New Roman" w:cs="Times New Roman"/>
          <w:sz w:val="28"/>
          <w:szCs w:val="28"/>
        </w:rPr>
        <w:t>и аналогичных обязательных платежей) за минусом объема продукции общественного питания.</w:t>
      </w:r>
    </w:p>
    <w:p w:rsidR="00961EDB" w:rsidRPr="00016686" w:rsidRDefault="00961EDB" w:rsidP="00260FB9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Из этого алгоритма следует, что при расчете выпуска по отраслям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не включаются результаты осуществляемой ими торговой деятельности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16686">
        <w:rPr>
          <w:rFonts w:ascii="Times New Roman" w:hAnsi="Times New Roman" w:cs="Times New Roman"/>
          <w:sz w:val="28"/>
          <w:szCs w:val="28"/>
        </w:rPr>
        <w:t>и деятельности по общественному питанию. Это связано с тем, что выпуск товаров и услуг по отраслям, связанным с торговой деятельностью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деятельностью по предоставлению услуг общественного питания, рассчитывается не только по предприятиям, для которых эти виды экономической деятельности являются основными, но и по предприятиям,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16686">
        <w:rPr>
          <w:rFonts w:ascii="Times New Roman" w:hAnsi="Times New Roman" w:cs="Times New Roman"/>
          <w:sz w:val="28"/>
          <w:szCs w:val="28"/>
        </w:rPr>
        <w:t>для которых эти виды не являются основными.</w:t>
      </w:r>
    </w:p>
    <w:p w:rsidR="00961EDB" w:rsidRDefault="00961EDB" w:rsidP="00492A1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Дополнительно рассчитывается коэффициент по каждому виду экономической деятельности, определяющий отношение выпуска товаров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услуг, к обороту организаций (сумма по показателям «Отгружено товаров собственного производства» и «Продано товаров</w:t>
      </w:r>
      <w:r>
        <w:rPr>
          <w:rFonts w:ascii="Times New Roman" w:hAnsi="Times New Roman" w:cs="Times New Roman"/>
          <w:sz w:val="28"/>
          <w:szCs w:val="28"/>
        </w:rPr>
        <w:t xml:space="preserve"> несобственного производства»).</w:t>
      </w:r>
    </w:p>
    <w:p w:rsidR="00961EDB" w:rsidRPr="00016686" w:rsidRDefault="00961EDB" w:rsidP="00492A1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F8A">
        <w:rPr>
          <w:rFonts w:ascii="Times New Roman" w:hAnsi="Times New Roman" w:cs="Times New Roman"/>
          <w:sz w:val="28"/>
          <w:szCs w:val="28"/>
        </w:rPr>
        <w:t>Данный коэффициент применяется для перехода от показателя «Выручка» к показателю «Выпуск товаров и услуг» при использовании официальной статистической информации, сформированной на основе «Отчета о финансовых результатах» годовой бухгалтерской отчетности по малым предприятиям.</w:t>
      </w:r>
    </w:p>
    <w:p w:rsidR="00961EDB" w:rsidRPr="00016686" w:rsidRDefault="00961EDB" w:rsidP="00492A1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Указанный алгоритм применяется для всех видов деятельности, кроме торговой деятельности, деятельности в области общественного питания, финансового посредничества и сельского хозяйства.</w:t>
      </w:r>
    </w:p>
    <w:p w:rsidR="00961EDB" w:rsidRPr="00016686" w:rsidRDefault="00961EDB" w:rsidP="00764112">
      <w:pPr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4.3 Расчет выпуска товаров и услуг по индивидуальным предпринимателям.</w:t>
      </w:r>
    </w:p>
    <w:p w:rsidR="00961EDB" w:rsidRPr="00CE491C" w:rsidRDefault="00961EDB" w:rsidP="003210B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Объем выпуска </w:t>
      </w:r>
      <w:r>
        <w:rPr>
          <w:rFonts w:ascii="Times New Roman" w:hAnsi="Times New Roman" w:cs="Times New Roman"/>
          <w:sz w:val="28"/>
          <w:szCs w:val="28"/>
        </w:rPr>
        <w:t xml:space="preserve">товаров и услуг </w:t>
      </w:r>
      <w:r w:rsidRPr="00CE491C">
        <w:rPr>
          <w:rFonts w:ascii="Times New Roman" w:hAnsi="Times New Roman" w:cs="Times New Roman"/>
          <w:sz w:val="28"/>
          <w:szCs w:val="28"/>
        </w:rPr>
        <w:t xml:space="preserve">по индивидуальным предпринимателям (кроме сельского хозяйства, торговли, общественного питания) рассчитывается на основе </w:t>
      </w:r>
      <w:r>
        <w:rPr>
          <w:rFonts w:ascii="Times New Roman" w:hAnsi="Times New Roman" w:cs="Times New Roman"/>
          <w:sz w:val="28"/>
          <w:szCs w:val="28"/>
        </w:rPr>
        <w:t xml:space="preserve">официальной статистической информации, сформированной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по форме</w:t>
      </w:r>
      <w:r w:rsidRPr="00CE4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статистического наблюдения</w:t>
      </w:r>
      <w:r w:rsidRPr="00CE491C">
        <w:rPr>
          <w:rFonts w:ascii="Times New Roman" w:hAnsi="Times New Roman" w:cs="Times New Roman"/>
          <w:sz w:val="28"/>
          <w:szCs w:val="28"/>
        </w:rPr>
        <w:t xml:space="preserve"> № 1-ИП «Сведения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E491C">
        <w:rPr>
          <w:rFonts w:ascii="Times New Roman" w:hAnsi="Times New Roman" w:cs="Times New Roman"/>
          <w:sz w:val="28"/>
          <w:szCs w:val="28"/>
        </w:rPr>
        <w:t>о деятельности индивидуального предпринимателя»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5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утвержденной соответствующим приказом Росстата</w:t>
      </w:r>
      <w:r w:rsidRPr="000166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1EDB" w:rsidRDefault="00961EDB" w:rsidP="003210B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Для оценки результата производственной деятельности индивидуальных предпринимателей используется показатель выручки (с учетом налогов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E491C">
        <w:rPr>
          <w:rFonts w:ascii="Times New Roman" w:hAnsi="Times New Roman" w:cs="Times New Roman"/>
          <w:sz w:val="28"/>
          <w:szCs w:val="28"/>
        </w:rPr>
        <w:t xml:space="preserve">и аналогичных обязательных платежей) от продажи товаров, продукции, работ, услуг. Для перехода от показателя выручки к показателю выпуск используется соотношение выпуска к выручке, рассчитанного по данным </w:t>
      </w:r>
      <w:r w:rsidRPr="00016686">
        <w:rPr>
          <w:rFonts w:ascii="Times New Roman" w:hAnsi="Times New Roman" w:cs="Times New Roman"/>
          <w:sz w:val="28"/>
          <w:szCs w:val="28"/>
        </w:rPr>
        <w:t xml:space="preserve">сплошного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статистического </w:t>
      </w:r>
      <w:r w:rsidRPr="00016686">
        <w:rPr>
          <w:rFonts w:ascii="Times New Roman" w:hAnsi="Times New Roman" w:cs="Times New Roman"/>
          <w:sz w:val="28"/>
          <w:szCs w:val="28"/>
        </w:rPr>
        <w:t>наблюдения за деятельностью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EDB" w:rsidRDefault="00961EDB" w:rsidP="003210B7">
      <w:pPr>
        <w:pStyle w:val="ConsPlusNormal"/>
        <w:suppressAutoHyphens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Для определения выпуска по индивидуальным предпринимателям дополнительно используются данные, полученные при формировании официальной статистической информации об объеме платных услуг населению в разрезе видов услуг («Официальная статистическая методология формирования официальной статистической информации об объеме платных услуг населению в разрезе видов услуг» утверж</w:t>
      </w:r>
      <w:r>
        <w:rPr>
          <w:rFonts w:ascii="Times New Roman" w:hAnsi="Times New Roman" w:cs="Times New Roman"/>
          <w:sz w:val="28"/>
          <w:szCs w:val="28"/>
        </w:rPr>
        <w:t xml:space="preserve">дена приказом Росстата </w:t>
      </w:r>
      <w:r>
        <w:rPr>
          <w:rFonts w:ascii="Times New Roman" w:hAnsi="Times New Roman" w:cs="Times New Roman"/>
          <w:sz w:val="28"/>
          <w:szCs w:val="28"/>
        </w:rPr>
        <w:br/>
        <w:t xml:space="preserve">от 29 сентября </w:t>
      </w:r>
      <w:r w:rsidRPr="00CE491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E491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E491C">
        <w:rPr>
          <w:rFonts w:ascii="Times New Roman" w:hAnsi="Times New Roman" w:cs="Times New Roman"/>
          <w:sz w:val="28"/>
          <w:szCs w:val="28"/>
        </w:rPr>
        <w:t>643).</w:t>
      </w:r>
    </w:p>
    <w:p w:rsidR="00961EDB" w:rsidRDefault="00961EDB" w:rsidP="003210B7">
      <w:pPr>
        <w:pStyle w:val="ConsPlusNormal"/>
        <w:suppressAutoHyphens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F64">
        <w:rPr>
          <w:rFonts w:ascii="Times New Roman" w:hAnsi="Times New Roman" w:cs="Times New Roman"/>
          <w:sz w:val="28"/>
          <w:szCs w:val="28"/>
        </w:rPr>
        <w:t>Статистический показатель «Объем платных услуг населению» формируется на основании данных форм федерального статистического наблюдения и оценки ненаблюдаемой деятельности на рынке услуг (по всем типам предприятий, включая и индивидуальных предпринимателей).</w:t>
      </w:r>
    </w:p>
    <w:p w:rsidR="00961EDB" w:rsidRDefault="00961EDB" w:rsidP="003210B7">
      <w:pPr>
        <w:pStyle w:val="ConsPlusNormal"/>
        <w:suppressAutoHyphens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Ненаблюдаемая деятельность, которая учитывается при расчете выпуска по индивидуальным предпринимателям, охватывает деятельность тех индивидуальных предпринимателей, которые предоставили органам государственной статистики заниженные сведения об объеме оказанных населению платных услуг.</w:t>
      </w:r>
    </w:p>
    <w:p w:rsidR="00961EDB" w:rsidRPr="00CE491C" w:rsidRDefault="00961EDB" w:rsidP="003210B7">
      <w:pPr>
        <w:pStyle w:val="ConsPlusNormal"/>
        <w:suppressAutoHyphens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Данная информация используется при расчете выпуска по следующим видам экономической деятельности в соответствии с </w:t>
      </w:r>
      <w:r>
        <w:rPr>
          <w:rFonts w:ascii="Times New Roman" w:hAnsi="Times New Roman" w:cs="Times New Roman"/>
          <w:sz w:val="28"/>
          <w:szCs w:val="28"/>
        </w:rPr>
        <w:t>Общероссийским</w:t>
      </w:r>
      <w:r w:rsidRPr="00420EBD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20EB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идов экономической деятельности</w:t>
      </w:r>
      <w:r w:rsidRPr="00420EBD">
        <w:rPr>
          <w:rFonts w:ascii="Times New Roman" w:hAnsi="Times New Roman" w:cs="Times New Roman"/>
          <w:sz w:val="28"/>
          <w:szCs w:val="28"/>
        </w:rPr>
        <w:t xml:space="preserve"> </w:t>
      </w:r>
      <w:r w:rsidRPr="003668BE">
        <w:rPr>
          <w:rFonts w:ascii="Times New Roman" w:hAnsi="Times New Roman" w:cs="Times New Roman"/>
          <w:sz w:val="28"/>
          <w:szCs w:val="28"/>
        </w:rPr>
        <w:br/>
      </w:r>
      <w:r w:rsidRPr="00420EBD">
        <w:rPr>
          <w:rFonts w:ascii="Times New Roman" w:hAnsi="Times New Roman" w:cs="Times New Roman"/>
          <w:sz w:val="28"/>
          <w:szCs w:val="28"/>
        </w:rPr>
        <w:t>ОК 029-20</w:t>
      </w:r>
      <w:r>
        <w:rPr>
          <w:rFonts w:ascii="Times New Roman" w:hAnsi="Times New Roman" w:cs="Times New Roman"/>
          <w:sz w:val="28"/>
          <w:szCs w:val="28"/>
        </w:rPr>
        <w:t>14 (КДЕС Ред. 2), принятым и введенным в действие приказом Росстандарта от 31 января 2014 г. № 14-ст (далее – ОКВЭД 2)</w:t>
      </w:r>
      <w:r w:rsidRPr="00CE491C">
        <w:rPr>
          <w:rFonts w:ascii="Times New Roman" w:hAnsi="Times New Roman" w:cs="Times New Roman"/>
          <w:sz w:val="28"/>
          <w:szCs w:val="28"/>
        </w:rPr>
        <w:t>: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подкласс 45.2 «Техническое обслуживание и ремонт автотранспортных средств»;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55 «Деятельность для предоставления мест для временного проживания» (услуги гостиниц и аналогичные услуги по предоставлению временного жилья);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подкласс 69.1 «Деятельность в области права» (услуги юридические);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75 «Деятельность ветеринарная» (ветеринарные услуги);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79 «Деятельность туристических агентств и прочих организаций, предоставляющих услуги в сфере туризма» (услуги туристических агентств, туроператоров и прочие услуги по бронированию и сопутствующие им услуги);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85 «Образование» (услуги системы образования);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86 «Деятельность в области здравоохранения» (медицинские услуги, услуги санаторно-курортных организаций;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 xml:space="preserve">класс 87 «Деятельность по уходу с обеспечением проживания»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C07E2">
        <w:rPr>
          <w:rFonts w:ascii="Times New Roman" w:hAnsi="Times New Roman" w:cs="Times New Roman"/>
          <w:sz w:val="28"/>
          <w:szCs w:val="28"/>
        </w:rPr>
        <w:t>и класс 88 «Предоставление социальных услуг без обеспечения проживания» (услуги, предоставляемые гражданам пожилого возраста и инвалидам);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>класс 93 «Деятельность в области спорта, отдыха и развлечений» (услуги физической культуры и спорта, услуги учреждений культуры);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 xml:space="preserve">подкласс 95.2 «Ремонт предметов личного потребления и хозяйственно-бытового назначения» (услуги по ремонту и техническому обслуживанию бытовой радиоэлектронной аппаратуры, бытовых машин и приборов, ремонту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</w:t>
      </w:r>
      <w:r w:rsidRPr="00AC07E2">
        <w:rPr>
          <w:rFonts w:ascii="Times New Roman" w:hAnsi="Times New Roman" w:cs="Times New Roman"/>
          <w:sz w:val="28"/>
          <w:szCs w:val="28"/>
        </w:rPr>
        <w:t>и изготовлению металлоизделий);</w:t>
      </w:r>
    </w:p>
    <w:p w:rsidR="00961EDB" w:rsidRPr="00AC07E2" w:rsidRDefault="00961EDB" w:rsidP="00AC07E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7E2">
        <w:rPr>
          <w:rFonts w:ascii="Times New Roman" w:hAnsi="Times New Roman" w:cs="Times New Roman"/>
          <w:sz w:val="28"/>
          <w:szCs w:val="28"/>
        </w:rPr>
        <w:t xml:space="preserve">класс 96 «Деятельность по предоставлению прочих персональных услуг» (услуги по химической чистке и крашению, услуги прачечных, услуги бань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</w:t>
      </w:r>
      <w:r w:rsidRPr="00AC07E2">
        <w:rPr>
          <w:rFonts w:ascii="Times New Roman" w:hAnsi="Times New Roman" w:cs="Times New Roman"/>
          <w:sz w:val="28"/>
          <w:szCs w:val="28"/>
        </w:rPr>
        <w:t>и душевых, услуги парикмахерских, ритуальные услуги).</w:t>
      </w:r>
    </w:p>
    <w:p w:rsidR="00961EDB" w:rsidRPr="00016686" w:rsidRDefault="00961EDB" w:rsidP="005F27ED">
      <w:pPr>
        <w:spacing w:after="0" w:line="30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4.4 Расчет выпуска товаров и услуг по субъектам малого и среднего предпринимательства по отдельным отраслям экономики.</w:t>
      </w:r>
    </w:p>
    <w:p w:rsidR="00961EDB" w:rsidRPr="00016686" w:rsidRDefault="00961EDB" w:rsidP="00AC05B6">
      <w:pPr>
        <w:spacing w:after="0" w:line="30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Расчет выпуска товаров и услуг по отрасли «сельское хозяйство» (ОКВЭД 2 подклассы 01.1 «Выращивание однолетних культур»,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br/>
        <w:t>01.2 «Выращивание многолетних культур», 01.3 «Выращивание рассады»,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 01.4 «Животноводство», 01.5 «Смешанное сельское хозяйство»)</w:t>
      </w:r>
    </w:p>
    <w:p w:rsidR="00961EDB" w:rsidRDefault="00961EDB" w:rsidP="001A3A6F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 xml:space="preserve">Выпуск товаров по отрасли «сельское хозяйство» приравнивается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E491C">
        <w:rPr>
          <w:rFonts w:ascii="Times New Roman" w:hAnsi="Times New Roman" w:cs="Times New Roman"/>
          <w:sz w:val="28"/>
          <w:szCs w:val="28"/>
        </w:rPr>
        <w:t>к объему производства продукции сельского хозяйства и рассчитывается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E491C">
        <w:rPr>
          <w:rFonts w:ascii="Times New Roman" w:hAnsi="Times New Roman" w:cs="Times New Roman"/>
          <w:sz w:val="28"/>
          <w:szCs w:val="28"/>
        </w:rPr>
        <w:t xml:space="preserve"> в соответствии с Методическими указаниями по расчету объема и индекса производства продукции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E491C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CE4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приказом Росстата от 31 января 2018</w:t>
      </w:r>
      <w:r w:rsidRPr="00CE4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CE49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42</w:t>
      </w:r>
      <w:r w:rsidRPr="00CE491C">
        <w:rPr>
          <w:rFonts w:ascii="Times New Roman" w:hAnsi="Times New Roman" w:cs="Times New Roman"/>
          <w:sz w:val="28"/>
          <w:szCs w:val="28"/>
        </w:rPr>
        <w:t>.</w:t>
      </w:r>
    </w:p>
    <w:p w:rsidR="00961EDB" w:rsidRPr="00CE491C" w:rsidRDefault="00961EDB" w:rsidP="001A3A6F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Объём производства продукции сельского хозяйства рассчитывается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491C">
        <w:rPr>
          <w:rFonts w:ascii="Times New Roman" w:hAnsi="Times New Roman" w:cs="Times New Roman"/>
          <w:sz w:val="28"/>
          <w:szCs w:val="28"/>
        </w:rPr>
        <w:t xml:space="preserve"> в фактически действовавших ценах по категориям сельскохозяйственных производителей, включая субъекты среднего предпринимательства, малого предпринимательства и микропредприятия, а также крестьянских (фермерских) хозяйств и индивидуальных предпринимателей и определяется как сумма объёмов произведенной сельскохозяйственной продукции в структуре Общероссийского классификатора продукции по видам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(ОКПД 2) ОК 034-2014 (КПЕС 2008), принятого и введенного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в действие приказом Росстандарта от 31 января 2014 г. № 14-ст</w:t>
      </w:r>
      <w:r w:rsidRPr="00CE491C">
        <w:rPr>
          <w:rFonts w:ascii="Times New Roman" w:hAnsi="Times New Roman" w:cs="Times New Roman"/>
          <w:sz w:val="28"/>
          <w:szCs w:val="28"/>
        </w:rPr>
        <w:t>. Выпуск определяется как произведение объема продукции в натуральном выражени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 цену за единицу продукции.</w:t>
      </w:r>
    </w:p>
    <w:p w:rsidR="00961EDB" w:rsidRPr="00CE491C" w:rsidRDefault="00961EDB" w:rsidP="001A3A6F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91C">
        <w:rPr>
          <w:rFonts w:ascii="Times New Roman" w:hAnsi="Times New Roman" w:cs="Times New Roman"/>
          <w:sz w:val="28"/>
          <w:szCs w:val="28"/>
        </w:rPr>
        <w:t>Объём производства продукции сельского хозяйства определяется методом валового оборота, то есть в его состав включается стоимость всех произведенных сельскохозяйственных продуктов, в том числе продуктов, произведенных и использованных в отчетном периоде на производств</w:t>
      </w:r>
      <w:r>
        <w:rPr>
          <w:rFonts w:ascii="Times New Roman" w:hAnsi="Times New Roman" w:cs="Times New Roman"/>
          <w:sz w:val="28"/>
          <w:szCs w:val="28"/>
        </w:rPr>
        <w:t>енные нужды внутри организации.</w:t>
      </w:r>
    </w:p>
    <w:p w:rsidR="00961EDB" w:rsidRDefault="00961EDB" w:rsidP="00DE5AFC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Расчет выпуска товаров и услуг </w:t>
      </w:r>
      <w:r>
        <w:rPr>
          <w:rFonts w:ascii="Times New Roman" w:hAnsi="Times New Roman" w:cs="Times New Roman"/>
          <w:i/>
          <w:iCs/>
          <w:sz w:val="28"/>
          <w:szCs w:val="28"/>
        </w:rPr>
        <w:t>по торговой деятельности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br/>
        <w:t xml:space="preserve">(ОКВЭД 2 раздел </w:t>
      </w:r>
      <w:r w:rsidRPr="00016686">
        <w:rPr>
          <w:rFonts w:ascii="Times New Roman" w:hAnsi="Times New Roman" w:cs="Times New Roman"/>
          <w:i/>
          <w:iCs/>
          <w:sz w:val="28"/>
          <w:szCs w:val="28"/>
          <w:lang w:val="en-US"/>
        </w:rPr>
        <w:t>G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 «Торговля оптовая и розничная; ремонт автотранспортных средств и мотоциклов»)</w:t>
      </w:r>
    </w:p>
    <w:p w:rsidR="00961EDB" w:rsidRPr="00016686" w:rsidRDefault="00961EDB" w:rsidP="00DE5AFC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Выпуск товаров и услуг в торговле определяется как величина торгового наложения, то есть разница между стоимостью продажи товаров и стоимостью их приобретения.</w:t>
      </w:r>
    </w:p>
    <w:p w:rsidR="00961EDB" w:rsidRPr="00016686" w:rsidRDefault="00961EDB" w:rsidP="005F27ED">
      <w:pPr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Класс 45 «Торговля оптовая и розничная автотранспортными средствами и мотоциклами и их ремонт» за исключением подкласса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>45.2 «</w:t>
      </w:r>
      <w:hyperlink r:id="rId12" w:history="1">
        <w:r w:rsidRPr="00016686">
          <w:rPr>
            <w:rFonts w:ascii="Times New Roman" w:hAnsi="Times New Roman" w:cs="Times New Roman"/>
            <w:i/>
            <w:iCs/>
            <w:sz w:val="28"/>
            <w:szCs w:val="28"/>
          </w:rPr>
          <w:t>Техническое обслуживание и ремонт автотранспортных средств</w:t>
        </w:r>
      </w:hyperlink>
      <w:r w:rsidRPr="00016686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FC615B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 и подгруппы 45.40.5 «Техническое обслуживание и ремонт мотоциклов</w:t>
      </w:r>
      <w:r w:rsidRPr="00FC615B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 и мототранспортных средств», а также класс 46 «Торговля оптовая, кроме оптовой торговли автотранспортными средствами и мотоциклами».</w:t>
      </w:r>
    </w:p>
    <w:p w:rsidR="00961EDB" w:rsidRPr="00016686" w:rsidRDefault="00961EDB" w:rsidP="00D4437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Выпуск товаров и услуг малых и микропредприятий рассчитывается путем умножения выручки от продажи товаров по данным «Отчёта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16686">
        <w:rPr>
          <w:rFonts w:ascii="Times New Roman" w:hAnsi="Times New Roman" w:cs="Times New Roman"/>
          <w:sz w:val="28"/>
          <w:szCs w:val="28"/>
        </w:rPr>
        <w:t>о финансовых результатах» бухгалтерской отчетности на средний уровень торговой наценки (по данным форм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 1-конъюнктура «Обследование конъюнктуры и деловой активности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16686">
        <w:rPr>
          <w:rFonts w:ascii="Times New Roman" w:hAnsi="Times New Roman" w:cs="Times New Roman"/>
          <w:sz w:val="28"/>
          <w:szCs w:val="28"/>
        </w:rPr>
        <w:t>в розничной торговле» и № 1-конъюнктура (опт) «Обследование конъюнктуры и деловой активности в оптовой торговле»).</w:t>
      </w:r>
    </w:p>
    <w:p w:rsidR="00961EDB" w:rsidRPr="00016686" w:rsidRDefault="00961EDB" w:rsidP="00EC04B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Расчет выпуска товаров и услуг индивидуальных предпринимателей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по видам деятельности (подклассы</w:t>
      </w:r>
      <w:r w:rsidRPr="00CE491C">
        <w:rPr>
          <w:rFonts w:ascii="Times New Roman" w:hAnsi="Times New Roman" w:cs="Times New Roman"/>
          <w:sz w:val="28"/>
          <w:szCs w:val="28"/>
        </w:rPr>
        <w:t xml:space="preserve"> </w:t>
      </w:r>
      <w:r w:rsidRPr="00016686">
        <w:rPr>
          <w:rFonts w:ascii="Times New Roman" w:hAnsi="Times New Roman" w:cs="Times New Roman"/>
          <w:sz w:val="28"/>
          <w:szCs w:val="28"/>
        </w:rPr>
        <w:t>ОКВЭД 2 45.1, 45.3, 45.4 (без подгруппы 45.40.5) и класс 46) осуществляется на основе данных о выручке от продажи товаров формы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</w:t>
      </w:r>
      <w:r w:rsidRPr="00CE491C">
        <w:rPr>
          <w:rFonts w:ascii="Times New Roman" w:hAnsi="Times New Roman" w:cs="Times New Roman"/>
          <w:sz w:val="28"/>
          <w:szCs w:val="28"/>
        </w:rPr>
        <w:t> </w:t>
      </w:r>
      <w:r w:rsidRPr="00016686">
        <w:rPr>
          <w:rFonts w:ascii="Times New Roman" w:hAnsi="Times New Roman" w:cs="Times New Roman"/>
          <w:sz w:val="28"/>
          <w:szCs w:val="28"/>
        </w:rPr>
        <w:t>1-ИП «Сведения о деятельности индивидуального предпринимателя» и соотношения выпуска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оборота, рассчитанного по данным видам деятельности по данным формы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 ПМ </w:t>
      </w:r>
      <w:r w:rsidRPr="00CE491C">
        <w:rPr>
          <w:rFonts w:ascii="Times New Roman" w:hAnsi="Times New Roman" w:cs="Times New Roman"/>
          <w:sz w:val="28"/>
          <w:szCs w:val="28"/>
        </w:rPr>
        <w:t xml:space="preserve">«Сведения об основных показателях деятельности малого </w:t>
      </w:r>
      <w:r>
        <w:rPr>
          <w:rFonts w:ascii="Times New Roman" w:hAnsi="Times New Roman" w:cs="Times New Roman"/>
          <w:sz w:val="28"/>
          <w:szCs w:val="28"/>
        </w:rPr>
        <w:t xml:space="preserve">предприятия» </w:t>
      </w:r>
      <w:r w:rsidRPr="00016686">
        <w:rPr>
          <w:rFonts w:ascii="Times New Roman" w:hAnsi="Times New Roman" w:cs="Times New Roman"/>
          <w:sz w:val="28"/>
          <w:szCs w:val="28"/>
        </w:rPr>
        <w:t xml:space="preserve">или по данным сплошного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статистического </w:t>
      </w:r>
      <w:r w:rsidRPr="00016686">
        <w:rPr>
          <w:rFonts w:ascii="Times New Roman" w:hAnsi="Times New Roman" w:cs="Times New Roman"/>
          <w:sz w:val="28"/>
          <w:szCs w:val="28"/>
        </w:rPr>
        <w:t>наблюдения за деятельностью субъектов малого и среднего предпринимательства в год проведения сплошного обследования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EDB" w:rsidRPr="00016686" w:rsidRDefault="00961EDB" w:rsidP="005F27E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Полученные объемы выпуска товаров и услуг малых и микропредприятий по ОКВЭД 2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>класс 46 «Торговля оптовая, кроме оптовой торговли автотранспортными средствами и мотоциклами»</w:t>
      </w:r>
      <w:r w:rsidRPr="00016686">
        <w:rPr>
          <w:rFonts w:ascii="Times New Roman" w:hAnsi="Times New Roman" w:cs="Times New Roman"/>
          <w:sz w:val="28"/>
          <w:szCs w:val="28"/>
        </w:rPr>
        <w:t xml:space="preserve"> досчитываются</w:t>
      </w:r>
      <w:r w:rsidRPr="000166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6686">
        <w:rPr>
          <w:rFonts w:ascii="Times New Roman" w:hAnsi="Times New Roman" w:cs="Times New Roman"/>
          <w:sz w:val="28"/>
          <w:szCs w:val="28"/>
        </w:rPr>
        <w:t>на</w:t>
      </w:r>
      <w:r w:rsidRPr="000166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6686">
        <w:rPr>
          <w:rFonts w:ascii="Times New Roman" w:hAnsi="Times New Roman" w:cs="Times New Roman"/>
          <w:sz w:val="28"/>
          <w:szCs w:val="28"/>
        </w:rPr>
        <w:t>объем выпуска товаров и услуг малых и микропредприятий, для которых оптовая торговля не является основным видом деятельности. Коэффициент досчёта рассчитывается как отношение оборота оптовой торговли по всем видам деятельности к обороту оптовой торговли с основным видом деятельности.</w:t>
      </w:r>
    </w:p>
    <w:p w:rsidR="00961EDB" w:rsidRPr="00016686" w:rsidRDefault="00961EDB" w:rsidP="00571795">
      <w:pPr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Класс 47 «Торговля розничная, кроме торговли автотранспортными средствами и мотоциклами»</w:t>
      </w:r>
    </w:p>
    <w:p w:rsidR="00961EDB" w:rsidRPr="00016686" w:rsidRDefault="00961EDB" w:rsidP="0057179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Выпуск товаров и услуг малых и микропредприятий по виду экономической деятельности рассчитывается путем умножения оборота розничной торговли малых и микропредприятий (за вычетом оборота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по торговле автотранспортными средствами и мотоциклами) на средний сложившийся уровень торговой наценки по данным формы </w:t>
      </w:r>
      <w:r>
        <w:rPr>
          <w:rFonts w:ascii="Times New Roman" w:hAnsi="Times New Roman" w:cs="Times New Roman"/>
          <w:sz w:val="28"/>
          <w:szCs w:val="28"/>
        </w:rPr>
        <w:t>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 1-конъюнктура «Обследование конъюнктуры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</w:t>
      </w:r>
      <w:r w:rsidRPr="00016686">
        <w:rPr>
          <w:rFonts w:ascii="Times New Roman" w:hAnsi="Times New Roman" w:cs="Times New Roman"/>
          <w:sz w:val="28"/>
          <w:szCs w:val="28"/>
        </w:rPr>
        <w:t>и деловой активности в розничной торговле».</w:t>
      </w:r>
    </w:p>
    <w:p w:rsidR="00961EDB" w:rsidRPr="00016686" w:rsidRDefault="00961EDB" w:rsidP="0057179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Расчет выпуска товаров и услуг индивидуальных предпринимателей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в розничной торговле производится путем умножения оборота розничной торговли (за исключением оборота по торговле автотранспортными средствами и мотоциклами) по индивидуальным предпринимателям на соотношение торговой наценки к выручке, рассчитанное по данным формы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№ 1-ИП (торговля) «Сведения о деятельности индивидуального предпринимателя в розничной то</w:t>
      </w:r>
      <w:r>
        <w:rPr>
          <w:rFonts w:ascii="Times New Roman" w:hAnsi="Times New Roman" w:cs="Times New Roman"/>
          <w:sz w:val="28"/>
          <w:szCs w:val="28"/>
        </w:rPr>
        <w:t xml:space="preserve">рговле» или по данным сплошного статистического </w:t>
      </w:r>
      <w:r w:rsidRPr="00016686">
        <w:rPr>
          <w:rFonts w:ascii="Times New Roman" w:hAnsi="Times New Roman" w:cs="Times New Roman"/>
          <w:sz w:val="28"/>
          <w:szCs w:val="28"/>
        </w:rPr>
        <w:t>наблюдения за деятельностью субъектов малого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год проведения сплошно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федерал</w:t>
      </w:r>
      <w:r>
        <w:rPr>
          <w:rFonts w:ascii="Times New Roman" w:hAnsi="Times New Roman" w:cs="Times New Roman"/>
          <w:sz w:val="28"/>
          <w:szCs w:val="28"/>
        </w:rPr>
        <w:t>ьного статистического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за деятельностью субъектов малого и среднего предпринимательства.</w:t>
      </w:r>
    </w:p>
    <w:p w:rsidR="00961EDB" w:rsidRPr="00016686" w:rsidRDefault="00961EDB" w:rsidP="00765E7C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Расчет выпуска товаров и услуг по отрасли «Деятельность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по предоставлению продуктов питания и напитков»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(ОКВЭД 2 класс 56 «Деятельность по предоставлению продуктов питания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>и напитков»).</w:t>
      </w:r>
    </w:p>
    <w:p w:rsidR="00961EDB" w:rsidRPr="00016686" w:rsidRDefault="00961EDB" w:rsidP="00765E7C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Выпуск малых и микропредприятий, а также индивидуальных предпринимателей принимается равным размеру оборота общественного питания, за вычетом объема начисленных налогов на продукты (НДС, акцизы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другие). Доля налогов на продукты в обороте общественного питания определяется на базе последних опубликованных таблиц ресурсов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и использования и рассчитывается как отношение налогов на продукты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16686">
        <w:rPr>
          <w:rFonts w:ascii="Times New Roman" w:hAnsi="Times New Roman" w:cs="Times New Roman"/>
          <w:sz w:val="28"/>
          <w:szCs w:val="28"/>
        </w:rPr>
        <w:t>к выпуску товаров и услуг по соответствующему виду экономической деятельности.</w:t>
      </w:r>
    </w:p>
    <w:p w:rsidR="00961EDB" w:rsidRPr="00016686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Расчет выпуска по деятельности финансовой и страховой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>(ОКВЭД 2 раздел К).</w:t>
      </w:r>
    </w:p>
    <w:p w:rsidR="00961EDB" w:rsidRPr="00016686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Расчет выпуска и промежуточного потребления по виду экономической деятельности ОКВЭД 2 подкласс 64.1 «Денежное посредничество» осуществляется Банком России. В рамках расчета определяется доля субъектов малого и среднего предпринимательства в валовой добавленной стоимости по данному виду экономической деятельности.</w:t>
      </w:r>
    </w:p>
    <w:p w:rsidR="00961EDB" w:rsidRPr="00016686" w:rsidRDefault="00961EDB" w:rsidP="00CE19B6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По видам экономической деятельности «Деятельность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по предоставлению финансовых услуг, кроме услуг по страхованию </w:t>
      </w:r>
      <w:r w:rsidRPr="003668B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</w:t>
      </w:r>
      <w:r w:rsidRPr="00016686">
        <w:rPr>
          <w:rFonts w:ascii="Times New Roman" w:hAnsi="Times New Roman" w:cs="Times New Roman"/>
          <w:i/>
          <w:iCs/>
          <w:sz w:val="28"/>
          <w:szCs w:val="28"/>
        </w:rPr>
        <w:t xml:space="preserve">и пенсионному обеспечение» ОКВЭД 2 класс 64 за минусом данных подкласса 64.1 «Денежное обращение», «Страхование, перестрахование, деятельность негосударственных пенсионных фондов, кроме обязательного социального обеспечения» класс 65, «Деятельность вспомогательная в сфере финансовых услуг и страхования» класс 66 </w:t>
      </w:r>
      <w:r w:rsidRPr="00016686">
        <w:rPr>
          <w:rFonts w:ascii="Times New Roman" w:hAnsi="Times New Roman" w:cs="Times New Roman"/>
          <w:sz w:val="28"/>
          <w:szCs w:val="28"/>
        </w:rPr>
        <w:t xml:space="preserve">доля малого и среднего предпринимательства определяется на основе данных бухгалтерской отчетности «Отчет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16686">
        <w:rPr>
          <w:rFonts w:ascii="Times New Roman" w:hAnsi="Times New Roman" w:cs="Times New Roman"/>
          <w:sz w:val="28"/>
          <w:szCs w:val="28"/>
        </w:rPr>
        <w:t>о финансовых результатах» по показателю выручка, как отношение выручки</w:t>
      </w:r>
      <w:r w:rsidRPr="003668BE">
        <w:rPr>
          <w:rFonts w:ascii="Times New Roman" w:hAnsi="Times New Roman" w:cs="Times New Roman"/>
          <w:sz w:val="28"/>
          <w:szCs w:val="28"/>
        </w:rPr>
        <w:t xml:space="preserve">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по малым предприятиям (включая микропредприятия) к выручке по полному кругу предприятий.</w:t>
      </w:r>
    </w:p>
    <w:p w:rsidR="00961EDB" w:rsidRPr="00016686" w:rsidRDefault="00961EDB" w:rsidP="00FB0E51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4.5 Расчет выпуска товаров и услуг незарегистрированных операций.</w:t>
      </w:r>
    </w:p>
    <w:p w:rsidR="00961EDB" w:rsidRPr="00016686" w:rsidRDefault="00961EDB" w:rsidP="00CE38F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При расчете выпуска товаров и услуг по полному кругу предприятий учитываются объёмы выпуска незарегистрированных операций юридических лиц в целом, рассчитанные на основе привлечения косвенных данных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16686">
        <w:rPr>
          <w:rFonts w:ascii="Times New Roman" w:hAnsi="Times New Roman" w:cs="Times New Roman"/>
          <w:sz w:val="28"/>
          <w:szCs w:val="28"/>
        </w:rPr>
        <w:t>из различных источников, включая административные, без деления на объемы по крупным, средним и малым предприятиям. В связи с этим, для определения доли объема выпуска незарегистрированных операций юридических лиц, относящегося к средним и малым предприятиям используется соотношение между выпусками по крупным, средним и малым предприятиям до добавления этих объёмов.</w:t>
      </w:r>
    </w:p>
    <w:p w:rsidR="00961EDB" w:rsidRPr="00016686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6686">
        <w:rPr>
          <w:rFonts w:ascii="Times New Roman" w:hAnsi="Times New Roman" w:cs="Times New Roman"/>
          <w:i/>
          <w:iCs/>
          <w:sz w:val="28"/>
          <w:szCs w:val="28"/>
        </w:rPr>
        <w:t>4.6 Расчет промежуточного потребления по малым, микропредприятиям и индивидуальным предпринимателям.</w:t>
      </w:r>
    </w:p>
    <w:p w:rsidR="00961EDB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 xml:space="preserve">Расчет промежуточного потребления по малым и микропредприятиям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16686">
        <w:rPr>
          <w:rFonts w:ascii="Times New Roman" w:hAnsi="Times New Roman" w:cs="Times New Roman"/>
          <w:sz w:val="28"/>
          <w:szCs w:val="28"/>
        </w:rPr>
        <w:t>по отраслям осуществляется на основе данных, полученных по итогам сплошного</w:t>
      </w:r>
      <w:r>
        <w:rPr>
          <w:rFonts w:ascii="Times New Roman" w:hAnsi="Times New Roman" w:cs="Times New Roman"/>
          <w:sz w:val="28"/>
          <w:szCs w:val="28"/>
        </w:rPr>
        <w:t xml:space="preserve"> статистического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наблюдения за деятельностью субъектов малого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предпринимательства, проводимого один раз в пять лет. Промежуточное потребление, в рамках данного обследования включает в себя следующие виды расходов на производство и продажу товаров (работ, услуг):</w:t>
      </w:r>
    </w:p>
    <w:p w:rsidR="00961EDB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 xml:space="preserve">стоимость приобретенных сырья, материалов, топлива, энергии, воды, покупных полуфабрикатов и комплектующих изделий, использованных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02F92">
        <w:rPr>
          <w:rFonts w:ascii="Times New Roman" w:hAnsi="Times New Roman" w:cs="Times New Roman"/>
          <w:sz w:val="28"/>
          <w:szCs w:val="28"/>
        </w:rPr>
        <w:t>для производства и реализации продукции (товаров, работ, услуг);</w:t>
      </w:r>
    </w:p>
    <w:p w:rsidR="00961EDB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>плата за арендуемые машины и обор</w:t>
      </w:r>
      <w:r>
        <w:rPr>
          <w:rFonts w:ascii="Times New Roman" w:hAnsi="Times New Roman" w:cs="Times New Roman"/>
          <w:sz w:val="28"/>
          <w:szCs w:val="28"/>
        </w:rPr>
        <w:t>удование, транспортные средства;</w:t>
      </w:r>
    </w:p>
    <w:p w:rsidR="00961EDB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>плата за арендуемые помещения;</w:t>
      </w:r>
    </w:p>
    <w:p w:rsidR="00961EDB" w:rsidRPr="00F02F92" w:rsidRDefault="00961EDB" w:rsidP="00F02F92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F92">
        <w:rPr>
          <w:rFonts w:ascii="Times New Roman" w:hAnsi="Times New Roman" w:cs="Times New Roman"/>
          <w:sz w:val="28"/>
          <w:szCs w:val="28"/>
        </w:rPr>
        <w:t>расходы по оплате работ и услуг сторонних организаций.</w:t>
      </w:r>
    </w:p>
    <w:p w:rsidR="00961EDB" w:rsidRPr="00016686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По результатам сплошно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статистического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16686">
        <w:rPr>
          <w:rFonts w:ascii="Times New Roman" w:hAnsi="Times New Roman" w:cs="Times New Roman"/>
          <w:sz w:val="28"/>
          <w:szCs w:val="28"/>
        </w:rPr>
        <w:t>за деятельностью субъектов малого и среднего предпринимательства формируются итоги по выпуску товаров и услуг и промежуточному потреблению по малым и микропредприятиям, что позволяет рассчитать удельный вес промежуточного потребления, как отношение промежуточного потребления к выпуску товаров и услуг.</w:t>
      </w:r>
    </w:p>
    <w:p w:rsidR="00961EDB" w:rsidRPr="00016686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В течение межпереписного периода проведения сплошно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статистического</w:t>
      </w:r>
      <w:r w:rsidRPr="00016686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16686">
        <w:rPr>
          <w:rFonts w:ascii="Times New Roman" w:hAnsi="Times New Roman" w:cs="Times New Roman"/>
          <w:sz w:val="28"/>
          <w:szCs w:val="28"/>
        </w:rPr>
        <w:t xml:space="preserve"> за деятельностью субъектов малого и среднего предпринимательства промежуточное потребление рассчитывается </w:t>
      </w:r>
      <w:r w:rsidRPr="003668B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как произведение выпуска на удельный вес промежуточного потребления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16686">
        <w:rPr>
          <w:rFonts w:ascii="Times New Roman" w:hAnsi="Times New Roman" w:cs="Times New Roman"/>
          <w:sz w:val="28"/>
          <w:szCs w:val="28"/>
        </w:rPr>
        <w:t xml:space="preserve">в выпуске с поправками на изменение аналогичного показателя по крупным </w:t>
      </w:r>
      <w:r w:rsidRPr="00FC615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16686">
        <w:rPr>
          <w:rFonts w:ascii="Times New Roman" w:hAnsi="Times New Roman" w:cs="Times New Roman"/>
          <w:sz w:val="28"/>
          <w:szCs w:val="28"/>
        </w:rPr>
        <w:t>и средним предприятиям, рассчитываемого на ежегодной основе.</w:t>
      </w:r>
    </w:p>
    <w:p w:rsidR="00961EDB" w:rsidRDefault="00961EDB" w:rsidP="005F27ED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686">
        <w:rPr>
          <w:rFonts w:ascii="Times New Roman" w:hAnsi="Times New Roman" w:cs="Times New Roman"/>
          <w:sz w:val="28"/>
          <w:szCs w:val="28"/>
        </w:rPr>
        <w:t>Промежуточное потребление по индивидуальным предпринимателям рассчитывается как произведение выпуска товаров и услуг, сформированного по индивидуальным предпринимателям и удельного веса промежуточного потребления в выпуске товаров</w:t>
      </w:r>
      <w:r>
        <w:rPr>
          <w:rFonts w:ascii="Times New Roman" w:hAnsi="Times New Roman" w:cs="Times New Roman"/>
          <w:sz w:val="28"/>
          <w:szCs w:val="28"/>
        </w:rPr>
        <w:t xml:space="preserve"> и услуг по малым и микропредприятиям.</w:t>
      </w:r>
    </w:p>
    <w:p w:rsidR="00961EDB" w:rsidRPr="00016686" w:rsidRDefault="00961EDB" w:rsidP="00016686">
      <w:pPr>
        <w:spacing w:after="120"/>
        <w:jc w:val="center"/>
        <w:rPr>
          <w:color w:val="000000"/>
          <w:sz w:val="28"/>
          <w:szCs w:val="28"/>
        </w:rPr>
      </w:pPr>
      <w:r w:rsidRPr="000E7D4D">
        <w:rPr>
          <w:color w:val="000000"/>
          <w:sz w:val="28"/>
          <w:szCs w:val="28"/>
        </w:rPr>
        <w:t>____________</w:t>
      </w:r>
    </w:p>
    <w:sectPr w:rsidR="00961EDB" w:rsidRPr="00016686" w:rsidSect="00CE491C">
      <w:headerReference w:type="default" r:id="rId13"/>
      <w:pgSz w:w="11906" w:h="16838"/>
      <w:pgMar w:top="1247" w:right="567" w:bottom="136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EDB" w:rsidRDefault="00961EDB" w:rsidP="0094143B">
      <w:pPr>
        <w:spacing w:after="0" w:line="240" w:lineRule="auto"/>
      </w:pPr>
      <w:r>
        <w:separator/>
      </w:r>
    </w:p>
  </w:endnote>
  <w:endnote w:type="continuationSeparator" w:id="0">
    <w:p w:rsidR="00961EDB" w:rsidRDefault="00961EDB" w:rsidP="00941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EDB" w:rsidRDefault="00961EDB" w:rsidP="0094143B">
      <w:pPr>
        <w:spacing w:after="0" w:line="240" w:lineRule="auto"/>
      </w:pPr>
      <w:r>
        <w:separator/>
      </w:r>
    </w:p>
  </w:footnote>
  <w:footnote w:type="continuationSeparator" w:id="0">
    <w:p w:rsidR="00961EDB" w:rsidRDefault="00961EDB" w:rsidP="00941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DB" w:rsidRDefault="00961EDB" w:rsidP="0094143B">
    <w:pPr>
      <w:pStyle w:val="Header"/>
      <w:jc w:val="center"/>
    </w:pPr>
    <w:r w:rsidRPr="0094143B">
      <w:rPr>
        <w:rFonts w:ascii="Times New Roman" w:hAnsi="Times New Roman" w:cs="Times New Roman"/>
        <w:sz w:val="24"/>
        <w:szCs w:val="24"/>
      </w:rPr>
      <w:fldChar w:fldCharType="begin"/>
    </w:r>
    <w:r w:rsidRPr="0094143B">
      <w:rPr>
        <w:rFonts w:ascii="Times New Roman" w:hAnsi="Times New Roman" w:cs="Times New Roman"/>
        <w:sz w:val="24"/>
        <w:szCs w:val="24"/>
      </w:rPr>
      <w:instrText>PAGE   \* MERGEFORMAT</w:instrText>
    </w:r>
    <w:r w:rsidRPr="0094143B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12</w:t>
    </w:r>
    <w:r w:rsidRPr="0094143B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770B"/>
    <w:multiLevelType w:val="hybridMultilevel"/>
    <w:tmpl w:val="61989CEA"/>
    <w:lvl w:ilvl="0" w:tplc="35929C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10856B9C"/>
    <w:multiLevelType w:val="hybridMultilevel"/>
    <w:tmpl w:val="3CF282BC"/>
    <w:lvl w:ilvl="0" w:tplc="35929C3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24B57013"/>
    <w:multiLevelType w:val="hybridMultilevel"/>
    <w:tmpl w:val="A910344C"/>
    <w:lvl w:ilvl="0" w:tplc="C24EE6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73278"/>
    <w:multiLevelType w:val="hybridMultilevel"/>
    <w:tmpl w:val="D87477BA"/>
    <w:lvl w:ilvl="0" w:tplc="35929C3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2EE700B9"/>
    <w:multiLevelType w:val="hybridMultilevel"/>
    <w:tmpl w:val="E11EFD4A"/>
    <w:lvl w:ilvl="0" w:tplc="35929C3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3A405A9D"/>
    <w:multiLevelType w:val="multilevel"/>
    <w:tmpl w:val="51B4F20A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33" w:hanging="2160"/>
      </w:pPr>
      <w:rPr>
        <w:rFonts w:hint="default"/>
      </w:rPr>
    </w:lvl>
  </w:abstractNum>
  <w:abstractNum w:abstractNumId="6">
    <w:nsid w:val="3C000C8B"/>
    <w:multiLevelType w:val="hybridMultilevel"/>
    <w:tmpl w:val="6D20F816"/>
    <w:lvl w:ilvl="0" w:tplc="35D6C38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555016D3"/>
    <w:multiLevelType w:val="hybridMultilevel"/>
    <w:tmpl w:val="73808362"/>
    <w:lvl w:ilvl="0" w:tplc="AD3448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433D05"/>
    <w:multiLevelType w:val="hybridMultilevel"/>
    <w:tmpl w:val="2E48F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D3E7A"/>
    <w:multiLevelType w:val="hybridMultilevel"/>
    <w:tmpl w:val="653E6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BE2"/>
    <w:rsid w:val="00015612"/>
    <w:rsid w:val="0001660B"/>
    <w:rsid w:val="00016686"/>
    <w:rsid w:val="00020C2E"/>
    <w:rsid w:val="00022702"/>
    <w:rsid w:val="0003591F"/>
    <w:rsid w:val="000425A8"/>
    <w:rsid w:val="000545EC"/>
    <w:rsid w:val="000576A4"/>
    <w:rsid w:val="000602EB"/>
    <w:rsid w:val="00066C54"/>
    <w:rsid w:val="0007639A"/>
    <w:rsid w:val="000904DF"/>
    <w:rsid w:val="00091587"/>
    <w:rsid w:val="00091A72"/>
    <w:rsid w:val="00095095"/>
    <w:rsid w:val="00095C45"/>
    <w:rsid w:val="000A250E"/>
    <w:rsid w:val="000A2ED9"/>
    <w:rsid w:val="000A335B"/>
    <w:rsid w:val="000B141C"/>
    <w:rsid w:val="000B2AFC"/>
    <w:rsid w:val="000B7753"/>
    <w:rsid w:val="000C2CE9"/>
    <w:rsid w:val="000C76B2"/>
    <w:rsid w:val="000D25FF"/>
    <w:rsid w:val="000D66B2"/>
    <w:rsid w:val="000D703E"/>
    <w:rsid w:val="000D7AD7"/>
    <w:rsid w:val="000E7D4D"/>
    <w:rsid w:val="00103C83"/>
    <w:rsid w:val="0010520C"/>
    <w:rsid w:val="0011654B"/>
    <w:rsid w:val="00120F51"/>
    <w:rsid w:val="001326F4"/>
    <w:rsid w:val="0014557B"/>
    <w:rsid w:val="00145E86"/>
    <w:rsid w:val="00150F8C"/>
    <w:rsid w:val="00154543"/>
    <w:rsid w:val="0017037D"/>
    <w:rsid w:val="00170660"/>
    <w:rsid w:val="00176BB8"/>
    <w:rsid w:val="00191313"/>
    <w:rsid w:val="001A3A6F"/>
    <w:rsid w:val="001B43C8"/>
    <w:rsid w:val="001D0213"/>
    <w:rsid w:val="001F4C4F"/>
    <w:rsid w:val="00200B12"/>
    <w:rsid w:val="00214138"/>
    <w:rsid w:val="00216E0B"/>
    <w:rsid w:val="002179D4"/>
    <w:rsid w:val="0022625B"/>
    <w:rsid w:val="002276CC"/>
    <w:rsid w:val="002410F6"/>
    <w:rsid w:val="0024679D"/>
    <w:rsid w:val="00260FB9"/>
    <w:rsid w:val="00263BCA"/>
    <w:rsid w:val="002718BE"/>
    <w:rsid w:val="00273CEA"/>
    <w:rsid w:val="00275034"/>
    <w:rsid w:val="0027636D"/>
    <w:rsid w:val="00282224"/>
    <w:rsid w:val="002919EE"/>
    <w:rsid w:val="00294F5C"/>
    <w:rsid w:val="002A20E8"/>
    <w:rsid w:val="002A4F3F"/>
    <w:rsid w:val="002B0DD3"/>
    <w:rsid w:val="002B5B08"/>
    <w:rsid w:val="002C7EAE"/>
    <w:rsid w:val="002D0EEC"/>
    <w:rsid w:val="002E4284"/>
    <w:rsid w:val="002F1209"/>
    <w:rsid w:val="002F1B89"/>
    <w:rsid w:val="00300709"/>
    <w:rsid w:val="00300B19"/>
    <w:rsid w:val="00306372"/>
    <w:rsid w:val="00306FBD"/>
    <w:rsid w:val="00310D40"/>
    <w:rsid w:val="003208EC"/>
    <w:rsid w:val="003210B7"/>
    <w:rsid w:val="003229C8"/>
    <w:rsid w:val="00341CE0"/>
    <w:rsid w:val="003433C7"/>
    <w:rsid w:val="00352323"/>
    <w:rsid w:val="00353DA8"/>
    <w:rsid w:val="00354439"/>
    <w:rsid w:val="00360FA7"/>
    <w:rsid w:val="00363EAF"/>
    <w:rsid w:val="003668BE"/>
    <w:rsid w:val="00367735"/>
    <w:rsid w:val="00373E41"/>
    <w:rsid w:val="003B30BE"/>
    <w:rsid w:val="003D66D0"/>
    <w:rsid w:val="003D7EC2"/>
    <w:rsid w:val="003E2E5A"/>
    <w:rsid w:val="003F1E3C"/>
    <w:rsid w:val="004047D5"/>
    <w:rsid w:val="00420EBD"/>
    <w:rsid w:val="00421D22"/>
    <w:rsid w:val="00431740"/>
    <w:rsid w:val="00431998"/>
    <w:rsid w:val="00440536"/>
    <w:rsid w:val="00454F4C"/>
    <w:rsid w:val="00464F27"/>
    <w:rsid w:val="004770AD"/>
    <w:rsid w:val="00477E8A"/>
    <w:rsid w:val="0048143B"/>
    <w:rsid w:val="00492A1A"/>
    <w:rsid w:val="00494883"/>
    <w:rsid w:val="004A02F1"/>
    <w:rsid w:val="004A55E2"/>
    <w:rsid w:val="004C00D7"/>
    <w:rsid w:val="004C45E6"/>
    <w:rsid w:val="004D0A2F"/>
    <w:rsid w:val="004D4176"/>
    <w:rsid w:val="004D47C1"/>
    <w:rsid w:val="004D5F64"/>
    <w:rsid w:val="004E413F"/>
    <w:rsid w:val="004F099D"/>
    <w:rsid w:val="005048EC"/>
    <w:rsid w:val="00507A23"/>
    <w:rsid w:val="00515235"/>
    <w:rsid w:val="00515BBC"/>
    <w:rsid w:val="005325DF"/>
    <w:rsid w:val="00537A14"/>
    <w:rsid w:val="00542DE2"/>
    <w:rsid w:val="00544F37"/>
    <w:rsid w:val="005507B4"/>
    <w:rsid w:val="00553015"/>
    <w:rsid w:val="0055309C"/>
    <w:rsid w:val="00556D00"/>
    <w:rsid w:val="005640C5"/>
    <w:rsid w:val="005648D3"/>
    <w:rsid w:val="005663E0"/>
    <w:rsid w:val="00571795"/>
    <w:rsid w:val="005765AD"/>
    <w:rsid w:val="005768EC"/>
    <w:rsid w:val="005866E6"/>
    <w:rsid w:val="00592A16"/>
    <w:rsid w:val="005A147F"/>
    <w:rsid w:val="005A63C4"/>
    <w:rsid w:val="005B7B00"/>
    <w:rsid w:val="005C2CE2"/>
    <w:rsid w:val="005C6BE4"/>
    <w:rsid w:val="005D0957"/>
    <w:rsid w:val="005D3ED2"/>
    <w:rsid w:val="005D50DA"/>
    <w:rsid w:val="005E6983"/>
    <w:rsid w:val="005E78BD"/>
    <w:rsid w:val="005F27ED"/>
    <w:rsid w:val="0060160D"/>
    <w:rsid w:val="00615684"/>
    <w:rsid w:val="006171E4"/>
    <w:rsid w:val="006229BE"/>
    <w:rsid w:val="00623A68"/>
    <w:rsid w:val="00623BA9"/>
    <w:rsid w:val="006244E3"/>
    <w:rsid w:val="00641207"/>
    <w:rsid w:val="00647557"/>
    <w:rsid w:val="00655FBB"/>
    <w:rsid w:val="00660D62"/>
    <w:rsid w:val="006611A3"/>
    <w:rsid w:val="006620AC"/>
    <w:rsid w:val="00662648"/>
    <w:rsid w:val="006639F5"/>
    <w:rsid w:val="006671B5"/>
    <w:rsid w:val="006762EE"/>
    <w:rsid w:val="00682271"/>
    <w:rsid w:val="00697E30"/>
    <w:rsid w:val="006B3A6B"/>
    <w:rsid w:val="006C4D6C"/>
    <w:rsid w:val="006E2062"/>
    <w:rsid w:val="006E3CCC"/>
    <w:rsid w:val="006E73EF"/>
    <w:rsid w:val="006F6900"/>
    <w:rsid w:val="00703922"/>
    <w:rsid w:val="00715136"/>
    <w:rsid w:val="00715F64"/>
    <w:rsid w:val="00727D3A"/>
    <w:rsid w:val="00736744"/>
    <w:rsid w:val="007473CD"/>
    <w:rsid w:val="00754EA9"/>
    <w:rsid w:val="00755CCC"/>
    <w:rsid w:val="00761847"/>
    <w:rsid w:val="00764112"/>
    <w:rsid w:val="00765551"/>
    <w:rsid w:val="00765E7C"/>
    <w:rsid w:val="0076661A"/>
    <w:rsid w:val="007668AA"/>
    <w:rsid w:val="00767163"/>
    <w:rsid w:val="00771070"/>
    <w:rsid w:val="00775955"/>
    <w:rsid w:val="007810DA"/>
    <w:rsid w:val="00781E20"/>
    <w:rsid w:val="00783CBD"/>
    <w:rsid w:val="0079390A"/>
    <w:rsid w:val="00796DDC"/>
    <w:rsid w:val="007A037F"/>
    <w:rsid w:val="007A19BD"/>
    <w:rsid w:val="007A285B"/>
    <w:rsid w:val="007A3920"/>
    <w:rsid w:val="007B2D27"/>
    <w:rsid w:val="007B70D7"/>
    <w:rsid w:val="007C6AE5"/>
    <w:rsid w:val="007E003D"/>
    <w:rsid w:val="007E3C35"/>
    <w:rsid w:val="007F0F3D"/>
    <w:rsid w:val="007F455F"/>
    <w:rsid w:val="00806B4A"/>
    <w:rsid w:val="00813C6E"/>
    <w:rsid w:val="00815233"/>
    <w:rsid w:val="00824BB7"/>
    <w:rsid w:val="008502A6"/>
    <w:rsid w:val="008530DC"/>
    <w:rsid w:val="00873644"/>
    <w:rsid w:val="008736E7"/>
    <w:rsid w:val="00882AE4"/>
    <w:rsid w:val="00894C9B"/>
    <w:rsid w:val="008A0E84"/>
    <w:rsid w:val="008A2E4E"/>
    <w:rsid w:val="008A32B1"/>
    <w:rsid w:val="008A5BD0"/>
    <w:rsid w:val="008A71F4"/>
    <w:rsid w:val="008B1D3C"/>
    <w:rsid w:val="008B419C"/>
    <w:rsid w:val="008B562C"/>
    <w:rsid w:val="008D6F04"/>
    <w:rsid w:val="008D70FD"/>
    <w:rsid w:val="008E2ECB"/>
    <w:rsid w:val="008E59B8"/>
    <w:rsid w:val="008E6BB7"/>
    <w:rsid w:val="008F0A91"/>
    <w:rsid w:val="00901567"/>
    <w:rsid w:val="00910496"/>
    <w:rsid w:val="00912A1C"/>
    <w:rsid w:val="00913A62"/>
    <w:rsid w:val="009145F9"/>
    <w:rsid w:val="009210C2"/>
    <w:rsid w:val="00924C3E"/>
    <w:rsid w:val="0093148C"/>
    <w:rsid w:val="0094143B"/>
    <w:rsid w:val="00942316"/>
    <w:rsid w:val="00944498"/>
    <w:rsid w:val="009462E6"/>
    <w:rsid w:val="00946E84"/>
    <w:rsid w:val="00955BCA"/>
    <w:rsid w:val="00961EDB"/>
    <w:rsid w:val="009634B7"/>
    <w:rsid w:val="0096462D"/>
    <w:rsid w:val="00970A83"/>
    <w:rsid w:val="00973DD9"/>
    <w:rsid w:val="00974BF5"/>
    <w:rsid w:val="00975933"/>
    <w:rsid w:val="0097780E"/>
    <w:rsid w:val="009803A7"/>
    <w:rsid w:val="0098364E"/>
    <w:rsid w:val="0099715D"/>
    <w:rsid w:val="009A4571"/>
    <w:rsid w:val="009A6F8C"/>
    <w:rsid w:val="009C0935"/>
    <w:rsid w:val="009C0F20"/>
    <w:rsid w:val="009C268F"/>
    <w:rsid w:val="009C4959"/>
    <w:rsid w:val="009C4BE2"/>
    <w:rsid w:val="009C763E"/>
    <w:rsid w:val="009C7746"/>
    <w:rsid w:val="009C7C63"/>
    <w:rsid w:val="009D0CE8"/>
    <w:rsid w:val="009D3F2B"/>
    <w:rsid w:val="009D5CF3"/>
    <w:rsid w:val="00A065C4"/>
    <w:rsid w:val="00A171E2"/>
    <w:rsid w:val="00A33BD0"/>
    <w:rsid w:val="00A37BB4"/>
    <w:rsid w:val="00A41B4A"/>
    <w:rsid w:val="00A50850"/>
    <w:rsid w:val="00A7498F"/>
    <w:rsid w:val="00A93D04"/>
    <w:rsid w:val="00A95346"/>
    <w:rsid w:val="00AA25BC"/>
    <w:rsid w:val="00AB12F5"/>
    <w:rsid w:val="00AB5B4B"/>
    <w:rsid w:val="00AC05B6"/>
    <w:rsid w:val="00AC07E2"/>
    <w:rsid w:val="00AC6839"/>
    <w:rsid w:val="00AD2E81"/>
    <w:rsid w:val="00AF0A62"/>
    <w:rsid w:val="00AF3D5C"/>
    <w:rsid w:val="00B0674C"/>
    <w:rsid w:val="00B156E2"/>
    <w:rsid w:val="00B27155"/>
    <w:rsid w:val="00B31D97"/>
    <w:rsid w:val="00B44B27"/>
    <w:rsid w:val="00B51C04"/>
    <w:rsid w:val="00B614D0"/>
    <w:rsid w:val="00B6797E"/>
    <w:rsid w:val="00B7024F"/>
    <w:rsid w:val="00B76F0D"/>
    <w:rsid w:val="00B90D6B"/>
    <w:rsid w:val="00B96906"/>
    <w:rsid w:val="00BA79CD"/>
    <w:rsid w:val="00BC084D"/>
    <w:rsid w:val="00BC2E9A"/>
    <w:rsid w:val="00BD0CDB"/>
    <w:rsid w:val="00BE2026"/>
    <w:rsid w:val="00BE6ACA"/>
    <w:rsid w:val="00BE6B48"/>
    <w:rsid w:val="00BE74BC"/>
    <w:rsid w:val="00C01426"/>
    <w:rsid w:val="00C03E29"/>
    <w:rsid w:val="00C10744"/>
    <w:rsid w:val="00C15E9D"/>
    <w:rsid w:val="00C21566"/>
    <w:rsid w:val="00C35A1D"/>
    <w:rsid w:val="00C36519"/>
    <w:rsid w:val="00C367F8"/>
    <w:rsid w:val="00C37501"/>
    <w:rsid w:val="00C37BAD"/>
    <w:rsid w:val="00C37CD8"/>
    <w:rsid w:val="00C37FB2"/>
    <w:rsid w:val="00C42701"/>
    <w:rsid w:val="00C4326F"/>
    <w:rsid w:val="00C434EF"/>
    <w:rsid w:val="00C45CE1"/>
    <w:rsid w:val="00C5183E"/>
    <w:rsid w:val="00C52F14"/>
    <w:rsid w:val="00C56C62"/>
    <w:rsid w:val="00C617DB"/>
    <w:rsid w:val="00C72E81"/>
    <w:rsid w:val="00C76E52"/>
    <w:rsid w:val="00C81220"/>
    <w:rsid w:val="00C81567"/>
    <w:rsid w:val="00C8331C"/>
    <w:rsid w:val="00C84B86"/>
    <w:rsid w:val="00CB32F2"/>
    <w:rsid w:val="00CB7FAD"/>
    <w:rsid w:val="00CC0DCD"/>
    <w:rsid w:val="00CC3E14"/>
    <w:rsid w:val="00CC4510"/>
    <w:rsid w:val="00CC6868"/>
    <w:rsid w:val="00CE0F52"/>
    <w:rsid w:val="00CE19B6"/>
    <w:rsid w:val="00CE2139"/>
    <w:rsid w:val="00CE3155"/>
    <w:rsid w:val="00CE38F4"/>
    <w:rsid w:val="00CE491C"/>
    <w:rsid w:val="00CE5AE6"/>
    <w:rsid w:val="00D014E3"/>
    <w:rsid w:val="00D01AF7"/>
    <w:rsid w:val="00D054D0"/>
    <w:rsid w:val="00D05917"/>
    <w:rsid w:val="00D11436"/>
    <w:rsid w:val="00D13E6C"/>
    <w:rsid w:val="00D22D45"/>
    <w:rsid w:val="00D44370"/>
    <w:rsid w:val="00D44D64"/>
    <w:rsid w:val="00D5250A"/>
    <w:rsid w:val="00D70079"/>
    <w:rsid w:val="00D75A3D"/>
    <w:rsid w:val="00D77881"/>
    <w:rsid w:val="00D77B04"/>
    <w:rsid w:val="00D87633"/>
    <w:rsid w:val="00D96D9D"/>
    <w:rsid w:val="00DA0772"/>
    <w:rsid w:val="00DA16C8"/>
    <w:rsid w:val="00DA455E"/>
    <w:rsid w:val="00DB142A"/>
    <w:rsid w:val="00DB7B3E"/>
    <w:rsid w:val="00DC76C3"/>
    <w:rsid w:val="00DD32BF"/>
    <w:rsid w:val="00DD7F65"/>
    <w:rsid w:val="00DE5AFC"/>
    <w:rsid w:val="00DE6E2B"/>
    <w:rsid w:val="00DF7703"/>
    <w:rsid w:val="00E03CA4"/>
    <w:rsid w:val="00E07777"/>
    <w:rsid w:val="00E26823"/>
    <w:rsid w:val="00E2718A"/>
    <w:rsid w:val="00E30CE1"/>
    <w:rsid w:val="00E30DF7"/>
    <w:rsid w:val="00E34079"/>
    <w:rsid w:val="00E60031"/>
    <w:rsid w:val="00E63227"/>
    <w:rsid w:val="00E6478D"/>
    <w:rsid w:val="00E75FF9"/>
    <w:rsid w:val="00E951B1"/>
    <w:rsid w:val="00EA0113"/>
    <w:rsid w:val="00EA4C69"/>
    <w:rsid w:val="00EB1C9E"/>
    <w:rsid w:val="00EC04B6"/>
    <w:rsid w:val="00EC46E0"/>
    <w:rsid w:val="00EC59DE"/>
    <w:rsid w:val="00EC6706"/>
    <w:rsid w:val="00EE6FB7"/>
    <w:rsid w:val="00EF57BD"/>
    <w:rsid w:val="00EF786D"/>
    <w:rsid w:val="00F02F92"/>
    <w:rsid w:val="00F05D57"/>
    <w:rsid w:val="00F2176B"/>
    <w:rsid w:val="00F25F8A"/>
    <w:rsid w:val="00F26690"/>
    <w:rsid w:val="00F40831"/>
    <w:rsid w:val="00F549D1"/>
    <w:rsid w:val="00F60EEC"/>
    <w:rsid w:val="00F60FDF"/>
    <w:rsid w:val="00F6480B"/>
    <w:rsid w:val="00F6574B"/>
    <w:rsid w:val="00F67638"/>
    <w:rsid w:val="00F81EAE"/>
    <w:rsid w:val="00F85DFF"/>
    <w:rsid w:val="00FA015C"/>
    <w:rsid w:val="00FA113D"/>
    <w:rsid w:val="00FB0E51"/>
    <w:rsid w:val="00FB467D"/>
    <w:rsid w:val="00FC368A"/>
    <w:rsid w:val="00FC46BD"/>
    <w:rsid w:val="00FC615B"/>
    <w:rsid w:val="00FD0CC0"/>
    <w:rsid w:val="00FE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2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02A6"/>
    <w:pPr>
      <w:ind w:left="720"/>
    </w:pPr>
  </w:style>
  <w:style w:type="paragraph" w:customStyle="1" w:styleId="Style2">
    <w:name w:val="Style2"/>
    <w:basedOn w:val="Normal"/>
    <w:uiPriority w:val="99"/>
    <w:rsid w:val="00095095"/>
    <w:pPr>
      <w:widowControl w:val="0"/>
      <w:autoSpaceDE w:val="0"/>
      <w:autoSpaceDN w:val="0"/>
      <w:adjustRightInd w:val="0"/>
      <w:spacing w:after="0" w:line="461" w:lineRule="exact"/>
      <w:ind w:firstLine="4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DefaultParagraphFont"/>
    <w:uiPriority w:val="99"/>
    <w:rsid w:val="00095095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095095"/>
    <w:rPr>
      <w:rFonts w:ascii="Times New Roman" w:hAnsi="Times New Roman" w:cs="Times New Roman"/>
      <w:i/>
      <w:iCs/>
      <w:sz w:val="24"/>
      <w:szCs w:val="24"/>
    </w:rPr>
  </w:style>
  <w:style w:type="table" w:styleId="TableGrid">
    <w:name w:val="Table Grid"/>
    <w:basedOn w:val="TableNormal"/>
    <w:uiPriority w:val="99"/>
    <w:rsid w:val="00B76F0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aliases w:val="Знак"/>
    <w:basedOn w:val="Normal"/>
    <w:link w:val="FooterChar"/>
    <w:uiPriority w:val="99"/>
    <w:rsid w:val="000B14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 Char"/>
    <w:basedOn w:val="DefaultParagraphFont"/>
    <w:link w:val="Footer"/>
    <w:uiPriority w:val="99"/>
    <w:locked/>
    <w:rsid w:val="000B141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B141C"/>
  </w:style>
  <w:style w:type="paragraph" w:customStyle="1" w:styleId="Default">
    <w:name w:val="Default"/>
    <w:uiPriority w:val="99"/>
    <w:rsid w:val="000B14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20C2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C2E"/>
    <w:rPr>
      <w:rFonts w:ascii="Calibri" w:hAnsi="Calibri" w:cs="Calibri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20C2E"/>
    <w:rPr>
      <w:color w:val="808080"/>
    </w:rPr>
  </w:style>
  <w:style w:type="paragraph" w:styleId="Header">
    <w:name w:val="header"/>
    <w:basedOn w:val="Normal"/>
    <w:link w:val="HeaderChar"/>
    <w:uiPriority w:val="99"/>
    <w:rsid w:val="00941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43B"/>
  </w:style>
  <w:style w:type="character" w:styleId="CommentReference">
    <w:name w:val="annotation reference"/>
    <w:basedOn w:val="DefaultParagraphFont"/>
    <w:uiPriority w:val="99"/>
    <w:semiHidden/>
    <w:rsid w:val="004A5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A55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55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5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55E2"/>
    <w:rPr>
      <w:b/>
      <w:bCs/>
    </w:rPr>
  </w:style>
  <w:style w:type="character" w:styleId="Hyperlink">
    <w:name w:val="Hyperlink"/>
    <w:basedOn w:val="DefaultParagraphFont"/>
    <w:uiPriority w:val="99"/>
    <w:semiHidden/>
    <w:rsid w:val="00E03CA4"/>
    <w:rPr>
      <w:color w:val="0000FF"/>
      <w:u w:val="single"/>
    </w:rPr>
  </w:style>
  <w:style w:type="paragraph" w:customStyle="1" w:styleId="ConsPlusNormal">
    <w:name w:val="ConsPlusNormal"/>
    <w:uiPriority w:val="99"/>
    <w:rsid w:val="006229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lassifikators.ru/okved/45.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3573</Words>
  <Characters>20368</Characters>
  <Application>Microsoft Office Outlook</Application>
  <DocSecurity>0</DocSecurity>
  <Lines>0</Lines>
  <Paragraphs>0</Paragraphs>
  <ScaleCrop>false</ScaleCrop>
  <Company>Rosstat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Пирожкова Н.А.</dc:creator>
  <cp:keywords/>
  <dc:description/>
  <cp:lastModifiedBy>Spd</cp:lastModifiedBy>
  <cp:revision>2</cp:revision>
  <cp:lastPrinted>2019-01-18T07:57:00Z</cp:lastPrinted>
  <dcterms:created xsi:type="dcterms:W3CDTF">2020-02-12T06:15:00Z</dcterms:created>
  <dcterms:modified xsi:type="dcterms:W3CDTF">2020-02-12T06:15:00Z</dcterms:modified>
</cp:coreProperties>
</file>